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9B622E" w:rsidRPr="009A7664" w14:paraId="75001193" w14:textId="77777777" w:rsidTr="009B622E">
        <w:trPr>
          <w:trHeight w:val="324"/>
        </w:trPr>
        <w:tc>
          <w:tcPr>
            <w:tcW w:w="2554" w:type="dxa"/>
            <w:tcBorders>
              <w:top w:val="nil"/>
              <w:left w:val="nil"/>
              <w:bottom w:val="nil"/>
              <w:right w:val="nil"/>
            </w:tcBorders>
            <w:vAlign w:val="center"/>
            <w:hideMark/>
          </w:tcPr>
          <w:p w14:paraId="0646B0B2" w14:textId="77777777" w:rsidR="009B622E" w:rsidRPr="009A7664" w:rsidRDefault="009B622E"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60F55216" w14:textId="77777777" w:rsidR="009B622E" w:rsidRPr="009A7664" w:rsidRDefault="009B622E" w:rsidP="000F33C7">
            <w:pPr>
              <w:spacing w:before="0" w:after="0"/>
              <w:rPr>
                <w:rFonts w:ascii="Arial" w:hAnsi="Arial" w:cs="Arial"/>
                <w:sz w:val="20"/>
              </w:rPr>
            </w:pPr>
            <w:r w:rsidRPr="009A7664">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3E5B0363" w14:textId="77777777" w:rsidR="009B622E" w:rsidRPr="009A7664" w:rsidRDefault="009B622E" w:rsidP="000F33C7">
            <w:pPr>
              <w:spacing w:before="0" w:after="0"/>
              <w:rPr>
                <w:rFonts w:ascii="Arial" w:hAnsi="Arial" w:cs="Arial"/>
                <w:sz w:val="20"/>
              </w:rPr>
            </w:pPr>
            <w:r w:rsidRPr="009A7664">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449DCE4C" w14:textId="77777777" w:rsidR="009B622E" w:rsidRPr="009A7664" w:rsidRDefault="009B622E" w:rsidP="000F33C7">
            <w:pPr>
              <w:spacing w:before="0" w:after="0"/>
              <w:rPr>
                <w:rFonts w:ascii="Arial" w:hAnsi="Arial" w:cs="Arial"/>
                <w:sz w:val="20"/>
              </w:rPr>
            </w:pPr>
            <w:r w:rsidRPr="009A7664">
              <w:rPr>
                <w:rFonts w:ascii="Arial" w:hAnsi="Arial" w:cs="Arial"/>
                <w:sz w:val="20"/>
              </w:rPr>
              <w:t> </w:t>
            </w:r>
          </w:p>
        </w:tc>
      </w:tr>
      <w:tr w:rsidR="009B622E" w:rsidRPr="009A7664" w14:paraId="47B77FA6"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EAF17AF" w14:textId="77777777" w:rsidR="009B622E" w:rsidRPr="009A7664" w:rsidRDefault="009B622E" w:rsidP="000F33C7">
            <w:pPr>
              <w:spacing w:before="0" w:after="0"/>
              <w:ind w:left="476" w:right="0" w:hanging="476"/>
              <w:jc w:val="center"/>
              <w:rPr>
                <w:rFonts w:ascii="Arial" w:hAnsi="Arial" w:cs="Arial"/>
                <w:b/>
                <w:bCs/>
                <w:color w:val="000000"/>
                <w:szCs w:val="22"/>
              </w:rPr>
            </w:pPr>
            <w:r w:rsidRPr="009A7664">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E2C61FA" w14:textId="77777777" w:rsidR="009B622E" w:rsidRPr="009A7664" w:rsidRDefault="009B622E" w:rsidP="00B15C01">
            <w:pPr>
              <w:spacing w:before="0" w:after="0"/>
              <w:ind w:left="0"/>
              <w:rPr>
                <w:rFonts w:ascii="Arial" w:hAnsi="Arial" w:cs="Arial"/>
                <w:szCs w:val="22"/>
                <w:lang w:val="en-US"/>
              </w:rPr>
            </w:pPr>
            <w:r w:rsidRPr="009A7664">
              <w:rPr>
                <w:rFonts w:ascii="Arial" w:hAnsi="Arial" w:cs="Arial"/>
                <w:szCs w:val="22"/>
                <w:lang w:val="en-US"/>
              </w:rPr>
              <w:t>ENGIE</w:t>
            </w:r>
          </w:p>
        </w:tc>
      </w:tr>
      <w:tr w:rsidR="009B622E" w:rsidRPr="009A7664" w14:paraId="5D7D56F5" w14:textId="77777777" w:rsidTr="009B622E">
        <w:trPr>
          <w:trHeight w:val="324"/>
        </w:trPr>
        <w:tc>
          <w:tcPr>
            <w:tcW w:w="2554" w:type="dxa"/>
            <w:tcBorders>
              <w:top w:val="nil"/>
              <w:left w:val="nil"/>
              <w:bottom w:val="nil"/>
              <w:right w:val="nil"/>
            </w:tcBorders>
            <w:shd w:val="clear" w:color="auto" w:fill="auto"/>
            <w:noWrap/>
            <w:vAlign w:val="center"/>
            <w:hideMark/>
          </w:tcPr>
          <w:p w14:paraId="65A8D640" w14:textId="77777777" w:rsidR="009B622E" w:rsidRPr="009A7664" w:rsidRDefault="009B622E"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19303204" w14:textId="77777777" w:rsidR="009B622E" w:rsidRPr="009A7664" w:rsidRDefault="009B622E"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68FB71FB" w14:textId="77777777" w:rsidR="009B622E" w:rsidRPr="009A7664" w:rsidRDefault="009B622E"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1150A2AC" w14:textId="77777777" w:rsidR="009B622E" w:rsidRPr="009A7664" w:rsidRDefault="009B622E" w:rsidP="00BB5806">
            <w:pPr>
              <w:spacing w:before="0" w:after="0"/>
              <w:rPr>
                <w:rFonts w:ascii="Arial" w:hAnsi="Arial" w:cs="Arial"/>
                <w:szCs w:val="22"/>
                <w:lang w:val="en-US"/>
              </w:rPr>
            </w:pPr>
          </w:p>
        </w:tc>
      </w:tr>
      <w:tr w:rsidR="009B622E" w:rsidRPr="009A7664" w14:paraId="52E69784"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C7DD0DE" w14:textId="77777777" w:rsidR="009B622E" w:rsidRPr="009A7664" w:rsidRDefault="009B622E" w:rsidP="000F33C7">
            <w:pPr>
              <w:spacing w:before="0" w:after="0"/>
              <w:ind w:left="476" w:right="0" w:hanging="476"/>
              <w:jc w:val="center"/>
              <w:rPr>
                <w:rFonts w:ascii="Arial" w:hAnsi="Arial" w:cs="Arial"/>
                <w:b/>
                <w:bCs/>
                <w:szCs w:val="22"/>
              </w:rPr>
            </w:pPr>
            <w:r w:rsidRPr="009A7664">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1C2A2A5" w14:textId="77777777" w:rsidR="009B622E" w:rsidRPr="009A7664" w:rsidRDefault="005B2D3E" w:rsidP="00BB5806">
            <w:pPr>
              <w:spacing w:before="0" w:after="0"/>
              <w:ind w:left="0"/>
              <w:rPr>
                <w:rFonts w:ascii="Arial" w:hAnsi="Arial" w:cs="Arial"/>
                <w:szCs w:val="22"/>
              </w:rPr>
            </w:pPr>
            <w:r w:rsidRPr="009A7664">
              <w:rPr>
                <w:rFonts w:ascii="Arial" w:hAnsi="Arial" w:cs="Arial"/>
                <w:szCs w:val="22"/>
              </w:rPr>
              <w:t>NUEVO REACTOR DE LÍNEA 1X220 kV NUEVA POZO ALMONTE-RONCACHO, EN S/E RONCACHO</w:t>
            </w:r>
          </w:p>
        </w:tc>
      </w:tr>
      <w:tr w:rsidR="009B622E" w:rsidRPr="009A7664" w14:paraId="1E4ADDD6" w14:textId="77777777" w:rsidTr="009B622E">
        <w:trPr>
          <w:trHeight w:val="324"/>
        </w:trPr>
        <w:tc>
          <w:tcPr>
            <w:tcW w:w="2554" w:type="dxa"/>
            <w:tcBorders>
              <w:top w:val="nil"/>
              <w:left w:val="nil"/>
              <w:bottom w:val="nil"/>
              <w:right w:val="nil"/>
            </w:tcBorders>
            <w:shd w:val="clear" w:color="auto" w:fill="auto"/>
            <w:noWrap/>
            <w:vAlign w:val="center"/>
            <w:hideMark/>
          </w:tcPr>
          <w:p w14:paraId="734F7B4A" w14:textId="77777777" w:rsidR="009B622E" w:rsidRPr="009A7664" w:rsidRDefault="009B622E"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4B39CC01" w14:textId="77777777" w:rsidR="009B622E" w:rsidRPr="009A7664" w:rsidRDefault="009B622E"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354219A" w14:textId="77777777" w:rsidR="009B622E" w:rsidRPr="009A7664" w:rsidRDefault="009B622E"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D99BF40" w14:textId="77777777" w:rsidR="009B622E" w:rsidRPr="009A7664" w:rsidRDefault="009B622E" w:rsidP="00BB5806">
            <w:pPr>
              <w:spacing w:before="0" w:after="0"/>
              <w:rPr>
                <w:rFonts w:ascii="Arial" w:hAnsi="Arial" w:cs="Arial"/>
                <w:szCs w:val="22"/>
              </w:rPr>
            </w:pPr>
          </w:p>
        </w:tc>
      </w:tr>
      <w:tr w:rsidR="009B622E" w:rsidRPr="009A7664" w14:paraId="317C0ED8"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92D0E38" w14:textId="77777777" w:rsidR="009B622E" w:rsidRPr="009A7664" w:rsidRDefault="009B622E" w:rsidP="000F33C7">
            <w:pPr>
              <w:spacing w:before="0" w:after="0"/>
              <w:ind w:left="476" w:right="0" w:hanging="476"/>
              <w:jc w:val="center"/>
              <w:rPr>
                <w:rFonts w:ascii="Arial" w:hAnsi="Arial" w:cs="Arial"/>
                <w:b/>
                <w:bCs/>
                <w:szCs w:val="22"/>
              </w:rPr>
            </w:pPr>
            <w:proofErr w:type="spellStart"/>
            <w:r w:rsidRPr="009A7664">
              <w:rPr>
                <w:rFonts w:ascii="Arial" w:hAnsi="Arial" w:cs="Arial"/>
                <w:b/>
                <w:bCs/>
                <w:szCs w:val="22"/>
              </w:rPr>
              <w:t>Nº</w:t>
            </w:r>
            <w:proofErr w:type="spellEnd"/>
            <w:r w:rsidRPr="009A7664">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0874C05" w14:textId="77777777" w:rsidR="009B622E" w:rsidRPr="009A7664" w:rsidRDefault="005B2D3E" w:rsidP="00BB5806">
            <w:pPr>
              <w:spacing w:before="0" w:after="0"/>
              <w:ind w:left="0"/>
              <w:rPr>
                <w:rFonts w:ascii="Arial" w:hAnsi="Arial" w:cs="Arial"/>
                <w:szCs w:val="22"/>
              </w:rPr>
            </w:pPr>
            <w:r w:rsidRPr="009A7664">
              <w:rPr>
                <w:rFonts w:ascii="Arial" w:hAnsi="Arial" w:cs="Arial"/>
                <w:szCs w:val="22"/>
              </w:rPr>
              <w:t>ENG-OA-RON-SE-EL-ET-02</w:t>
            </w:r>
            <w:r w:rsidR="00E11826" w:rsidRPr="009A7664">
              <w:rPr>
                <w:rFonts w:ascii="Arial" w:hAnsi="Arial" w:cs="Arial"/>
                <w:szCs w:val="22"/>
              </w:rPr>
              <w:t>6</w:t>
            </w:r>
          </w:p>
        </w:tc>
      </w:tr>
      <w:tr w:rsidR="009B622E" w:rsidRPr="009A7664" w14:paraId="744C09E3" w14:textId="77777777" w:rsidTr="009B622E">
        <w:trPr>
          <w:trHeight w:val="324"/>
        </w:trPr>
        <w:tc>
          <w:tcPr>
            <w:tcW w:w="2554" w:type="dxa"/>
            <w:tcBorders>
              <w:top w:val="nil"/>
              <w:left w:val="nil"/>
              <w:bottom w:val="nil"/>
              <w:right w:val="nil"/>
            </w:tcBorders>
            <w:shd w:val="clear" w:color="000000" w:fill="FFFFFF"/>
            <w:noWrap/>
            <w:vAlign w:val="center"/>
            <w:hideMark/>
          </w:tcPr>
          <w:p w14:paraId="7F5242B1" w14:textId="77777777" w:rsidR="009B622E" w:rsidRPr="009A7664" w:rsidRDefault="009B622E"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11D5726B" w14:textId="77777777" w:rsidR="009B622E" w:rsidRPr="009A7664" w:rsidRDefault="009B622E"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44933EEC" w14:textId="77777777" w:rsidR="009B622E" w:rsidRPr="009A7664" w:rsidRDefault="009B622E"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5FE1CB95" w14:textId="77777777" w:rsidR="009B622E" w:rsidRPr="009A7664" w:rsidRDefault="009B622E" w:rsidP="00BB5806">
            <w:pPr>
              <w:spacing w:before="0" w:after="0"/>
              <w:rPr>
                <w:rFonts w:ascii="Arial" w:hAnsi="Arial" w:cs="Arial"/>
                <w:szCs w:val="22"/>
              </w:rPr>
            </w:pPr>
          </w:p>
        </w:tc>
      </w:tr>
      <w:tr w:rsidR="009B622E" w:rsidRPr="009A7664" w14:paraId="56438AB6"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2445D9" w14:textId="77777777" w:rsidR="009B622E" w:rsidRPr="009A7664" w:rsidRDefault="009B622E" w:rsidP="000F33C7">
            <w:pPr>
              <w:spacing w:before="0" w:after="0"/>
              <w:ind w:left="476" w:right="0" w:hanging="476"/>
              <w:jc w:val="center"/>
              <w:rPr>
                <w:rFonts w:ascii="Arial" w:hAnsi="Arial" w:cs="Arial"/>
                <w:b/>
                <w:bCs/>
                <w:szCs w:val="22"/>
              </w:rPr>
            </w:pPr>
            <w:proofErr w:type="spellStart"/>
            <w:r w:rsidRPr="009A7664">
              <w:rPr>
                <w:rFonts w:ascii="Arial" w:hAnsi="Arial" w:cs="Arial"/>
                <w:b/>
                <w:bCs/>
                <w:szCs w:val="22"/>
              </w:rPr>
              <w:t>Nº</w:t>
            </w:r>
            <w:proofErr w:type="spellEnd"/>
            <w:r w:rsidRPr="009A7664">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E985D64" w14:textId="77777777" w:rsidR="009B622E" w:rsidRPr="009A7664" w:rsidRDefault="005B2D3E" w:rsidP="00B15C01">
            <w:pPr>
              <w:spacing w:before="0" w:after="0"/>
              <w:ind w:left="-38" w:firstLine="38"/>
              <w:rPr>
                <w:rFonts w:ascii="Arial" w:hAnsi="Arial" w:cs="Arial"/>
                <w:szCs w:val="22"/>
              </w:rPr>
            </w:pPr>
            <w:r w:rsidRPr="009A7664">
              <w:rPr>
                <w:rFonts w:ascii="Arial" w:hAnsi="Arial" w:cs="Arial"/>
                <w:szCs w:val="22"/>
              </w:rPr>
              <w:t>ENG-OA-RON-SE-EL-ET-02</w:t>
            </w:r>
            <w:r w:rsidR="00E11826" w:rsidRPr="009A7664">
              <w:rPr>
                <w:rFonts w:ascii="Arial" w:hAnsi="Arial" w:cs="Arial"/>
                <w:szCs w:val="22"/>
              </w:rPr>
              <w:t>6</w:t>
            </w:r>
          </w:p>
        </w:tc>
      </w:tr>
      <w:tr w:rsidR="009B622E" w:rsidRPr="009A7664" w14:paraId="48096A3A" w14:textId="77777777" w:rsidTr="009B622E">
        <w:trPr>
          <w:trHeight w:val="324"/>
        </w:trPr>
        <w:tc>
          <w:tcPr>
            <w:tcW w:w="2554" w:type="dxa"/>
            <w:tcBorders>
              <w:top w:val="nil"/>
              <w:left w:val="nil"/>
              <w:bottom w:val="nil"/>
              <w:right w:val="nil"/>
            </w:tcBorders>
            <w:shd w:val="clear" w:color="auto" w:fill="auto"/>
            <w:noWrap/>
            <w:vAlign w:val="center"/>
            <w:hideMark/>
          </w:tcPr>
          <w:p w14:paraId="782D4999" w14:textId="77777777" w:rsidR="009B622E" w:rsidRPr="009A7664" w:rsidRDefault="009B622E"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7C6D587B" w14:textId="77777777" w:rsidR="009B622E" w:rsidRPr="009A7664" w:rsidRDefault="009B622E"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09E86817" w14:textId="77777777" w:rsidR="009B622E" w:rsidRPr="009A7664" w:rsidRDefault="009B622E"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33EDE225" w14:textId="77777777" w:rsidR="009B622E" w:rsidRPr="009A7664" w:rsidRDefault="009B622E" w:rsidP="00BB5806">
            <w:pPr>
              <w:spacing w:before="0" w:after="0"/>
              <w:rPr>
                <w:rFonts w:ascii="Arial" w:hAnsi="Arial" w:cs="Arial"/>
                <w:szCs w:val="22"/>
              </w:rPr>
            </w:pPr>
          </w:p>
        </w:tc>
      </w:tr>
      <w:tr w:rsidR="009B622E" w:rsidRPr="009A7664" w14:paraId="5360EF07"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C3D032C" w14:textId="77777777" w:rsidR="009B622E" w:rsidRPr="009A7664" w:rsidRDefault="00CF019A" w:rsidP="000F33C7">
            <w:pPr>
              <w:spacing w:before="0" w:after="0"/>
              <w:ind w:left="476" w:right="0" w:hanging="476"/>
              <w:jc w:val="center"/>
              <w:rPr>
                <w:rFonts w:ascii="Arial" w:hAnsi="Arial" w:cs="Arial"/>
                <w:b/>
                <w:bCs/>
                <w:szCs w:val="22"/>
              </w:rPr>
            </w:pPr>
            <w:r w:rsidRPr="009A7664">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BAF6921" w14:textId="77777777" w:rsidR="009B622E" w:rsidRPr="009A7664" w:rsidRDefault="005B2D3E" w:rsidP="00B15C01">
            <w:pPr>
              <w:spacing w:before="0" w:after="0"/>
              <w:ind w:left="0"/>
              <w:rPr>
                <w:rFonts w:ascii="Arial" w:hAnsi="Arial" w:cs="Arial"/>
                <w:szCs w:val="22"/>
              </w:rPr>
            </w:pPr>
            <w:r w:rsidRPr="009A7664">
              <w:rPr>
                <w:rFonts w:ascii="Arial" w:hAnsi="Arial" w:cs="Arial"/>
                <w:szCs w:val="22"/>
              </w:rPr>
              <w:t>Ingeniería Conceptual</w:t>
            </w:r>
          </w:p>
        </w:tc>
      </w:tr>
      <w:tr w:rsidR="009B622E" w:rsidRPr="009A7664" w14:paraId="79785383" w14:textId="77777777" w:rsidTr="009B622E">
        <w:trPr>
          <w:trHeight w:val="324"/>
        </w:trPr>
        <w:tc>
          <w:tcPr>
            <w:tcW w:w="2554" w:type="dxa"/>
            <w:tcBorders>
              <w:top w:val="nil"/>
              <w:left w:val="nil"/>
              <w:bottom w:val="single" w:sz="4" w:space="0" w:color="auto"/>
              <w:right w:val="nil"/>
            </w:tcBorders>
            <w:shd w:val="clear" w:color="000000" w:fill="FFFFFF"/>
            <w:noWrap/>
            <w:vAlign w:val="center"/>
            <w:hideMark/>
          </w:tcPr>
          <w:p w14:paraId="48BEC9CB" w14:textId="77777777" w:rsidR="009B622E" w:rsidRPr="009A7664" w:rsidRDefault="009B622E" w:rsidP="000F33C7">
            <w:pPr>
              <w:spacing w:before="0" w:after="0"/>
              <w:rPr>
                <w:rFonts w:ascii="Arial" w:hAnsi="Arial" w:cs="Arial"/>
                <w:szCs w:val="22"/>
              </w:rPr>
            </w:pPr>
            <w:r w:rsidRPr="009A7664">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5A5039F3" w14:textId="77777777" w:rsidR="009B622E" w:rsidRPr="009A7664" w:rsidRDefault="009B622E" w:rsidP="00BB5806">
            <w:pPr>
              <w:spacing w:before="0" w:after="0"/>
              <w:rPr>
                <w:rFonts w:ascii="Arial" w:hAnsi="Arial" w:cs="Arial"/>
                <w:szCs w:val="22"/>
              </w:rPr>
            </w:pPr>
            <w:r w:rsidRPr="009A7664">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52CC0AE0" w14:textId="77777777" w:rsidR="009B622E" w:rsidRPr="009A7664" w:rsidRDefault="009B622E" w:rsidP="00BB5806">
            <w:pPr>
              <w:spacing w:before="0" w:after="0"/>
              <w:rPr>
                <w:rFonts w:ascii="Arial" w:hAnsi="Arial" w:cs="Arial"/>
                <w:szCs w:val="22"/>
              </w:rPr>
            </w:pPr>
            <w:r w:rsidRPr="009A7664">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8CA06EB" w14:textId="77777777" w:rsidR="009B622E" w:rsidRPr="009A7664" w:rsidRDefault="009B622E" w:rsidP="00BB5806">
            <w:pPr>
              <w:spacing w:before="0" w:after="0"/>
              <w:rPr>
                <w:rFonts w:ascii="Arial" w:hAnsi="Arial" w:cs="Arial"/>
                <w:szCs w:val="22"/>
              </w:rPr>
            </w:pPr>
            <w:r w:rsidRPr="009A7664">
              <w:rPr>
                <w:rFonts w:ascii="Arial" w:hAnsi="Arial" w:cs="Arial"/>
                <w:szCs w:val="22"/>
              </w:rPr>
              <w:t> </w:t>
            </w:r>
          </w:p>
        </w:tc>
      </w:tr>
      <w:tr w:rsidR="009B622E" w:rsidRPr="009A7664" w14:paraId="22C34242"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1828C965" w14:textId="77777777" w:rsidR="009B622E" w:rsidRPr="009A7664" w:rsidRDefault="009B622E" w:rsidP="000F33C7">
            <w:pPr>
              <w:spacing w:before="0" w:after="0"/>
              <w:ind w:left="476" w:right="0" w:hanging="476"/>
              <w:jc w:val="center"/>
              <w:rPr>
                <w:rFonts w:ascii="Arial" w:hAnsi="Arial" w:cs="Arial"/>
                <w:sz w:val="20"/>
              </w:rPr>
            </w:pPr>
            <w:r w:rsidRPr="009A7664">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6FC2E475" w14:textId="77777777" w:rsidR="009B622E" w:rsidRPr="009A7664" w:rsidRDefault="005B2D3E" w:rsidP="005035A8">
            <w:pPr>
              <w:spacing w:before="0" w:after="0"/>
              <w:ind w:left="0" w:right="0"/>
              <w:jc w:val="left"/>
              <w:rPr>
                <w:rFonts w:ascii="Arial" w:hAnsi="Arial" w:cs="Arial"/>
                <w:color w:val="000000"/>
                <w:sz w:val="24"/>
                <w:lang w:val="es-MX" w:eastAsia="es-MX"/>
              </w:rPr>
            </w:pPr>
            <w:r w:rsidRPr="009A7664">
              <w:rPr>
                <w:rFonts w:ascii="Arial" w:hAnsi="Arial" w:cs="Arial"/>
                <w:color w:val="000000"/>
              </w:rPr>
              <w:t>Especificación Técnica Transformadores de Potencial</w:t>
            </w:r>
          </w:p>
        </w:tc>
      </w:tr>
      <w:tr w:rsidR="009B622E" w:rsidRPr="009A7664" w14:paraId="34932CCD" w14:textId="77777777" w:rsidTr="009B622E">
        <w:trPr>
          <w:trHeight w:val="324"/>
        </w:trPr>
        <w:tc>
          <w:tcPr>
            <w:tcW w:w="2554" w:type="dxa"/>
            <w:tcBorders>
              <w:top w:val="single" w:sz="4" w:space="0" w:color="auto"/>
              <w:left w:val="nil"/>
              <w:bottom w:val="nil"/>
              <w:right w:val="nil"/>
            </w:tcBorders>
            <w:shd w:val="clear" w:color="000000" w:fill="FFFFFF"/>
            <w:noWrap/>
            <w:vAlign w:val="center"/>
            <w:hideMark/>
          </w:tcPr>
          <w:p w14:paraId="37D1AB3A" w14:textId="77777777" w:rsidR="009B622E" w:rsidRPr="009A7664" w:rsidRDefault="009B622E" w:rsidP="000F33C7">
            <w:pPr>
              <w:spacing w:before="0" w:after="0"/>
              <w:rPr>
                <w:rFonts w:ascii="Arial" w:hAnsi="Arial" w:cs="Arial"/>
                <w:szCs w:val="22"/>
              </w:rPr>
            </w:pPr>
            <w:r w:rsidRPr="009A7664">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01A2B454" w14:textId="77777777" w:rsidR="009B622E" w:rsidRPr="009A7664" w:rsidRDefault="009B622E" w:rsidP="000F33C7">
            <w:pPr>
              <w:spacing w:before="0" w:after="0"/>
              <w:rPr>
                <w:rFonts w:ascii="Arial" w:hAnsi="Arial" w:cs="Arial"/>
                <w:szCs w:val="22"/>
              </w:rPr>
            </w:pPr>
            <w:r w:rsidRPr="009A7664">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59ECAF57" w14:textId="77777777" w:rsidR="009B622E" w:rsidRPr="009A7664" w:rsidRDefault="009B622E" w:rsidP="000F33C7">
            <w:pPr>
              <w:spacing w:before="0" w:after="0"/>
              <w:rPr>
                <w:rFonts w:ascii="Arial" w:hAnsi="Arial" w:cs="Arial"/>
                <w:szCs w:val="22"/>
              </w:rPr>
            </w:pPr>
            <w:r w:rsidRPr="009A7664">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80F789E" w14:textId="77777777" w:rsidR="009B622E" w:rsidRPr="009A7664" w:rsidRDefault="009B622E" w:rsidP="000F33C7">
            <w:pPr>
              <w:spacing w:before="0" w:after="0"/>
              <w:rPr>
                <w:rFonts w:ascii="Arial" w:hAnsi="Arial" w:cs="Arial"/>
                <w:szCs w:val="22"/>
              </w:rPr>
            </w:pPr>
            <w:r w:rsidRPr="009A7664">
              <w:rPr>
                <w:rFonts w:ascii="Arial" w:hAnsi="Arial" w:cs="Arial"/>
                <w:szCs w:val="22"/>
              </w:rPr>
              <w:t> </w:t>
            </w:r>
          </w:p>
        </w:tc>
      </w:tr>
      <w:tr w:rsidR="009B622E" w:rsidRPr="009A7664" w14:paraId="7D43FA8A"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D2A816D" w14:textId="77777777" w:rsidR="009B622E" w:rsidRPr="009A7664" w:rsidRDefault="009B622E" w:rsidP="000F33C7">
            <w:pPr>
              <w:spacing w:before="0" w:after="0"/>
              <w:ind w:left="476" w:right="0" w:hanging="476"/>
              <w:jc w:val="center"/>
              <w:rPr>
                <w:rFonts w:ascii="Arial" w:hAnsi="Arial" w:cs="Arial"/>
                <w:b/>
                <w:bCs/>
                <w:szCs w:val="22"/>
              </w:rPr>
            </w:pPr>
            <w:r w:rsidRPr="009A7664">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2B3FAFB" w14:textId="77777777" w:rsidR="009B622E" w:rsidRPr="009A7664" w:rsidRDefault="009B622E" w:rsidP="000F33C7">
            <w:pPr>
              <w:spacing w:before="0" w:after="0"/>
              <w:ind w:left="476" w:right="0" w:hanging="476"/>
              <w:jc w:val="center"/>
              <w:rPr>
                <w:rFonts w:ascii="Arial" w:hAnsi="Arial" w:cs="Arial"/>
                <w:b/>
                <w:bCs/>
                <w:szCs w:val="22"/>
              </w:rPr>
            </w:pPr>
            <w:r w:rsidRPr="009A7664">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3DB0347E" w14:textId="77777777" w:rsidR="009B622E" w:rsidRPr="009A7664" w:rsidRDefault="009B622E"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DAA04A" w14:textId="77777777" w:rsidR="009B622E" w:rsidRPr="009A7664" w:rsidRDefault="009B622E" w:rsidP="000F33C7">
            <w:pPr>
              <w:spacing w:before="0" w:after="0"/>
              <w:ind w:left="476" w:right="0" w:hanging="476"/>
              <w:jc w:val="center"/>
              <w:rPr>
                <w:rFonts w:ascii="Arial" w:hAnsi="Arial" w:cs="Arial"/>
                <w:b/>
                <w:bCs/>
                <w:szCs w:val="22"/>
              </w:rPr>
            </w:pPr>
            <w:r w:rsidRPr="009A7664">
              <w:rPr>
                <w:rFonts w:ascii="Arial" w:hAnsi="Arial" w:cs="Arial"/>
                <w:b/>
                <w:bCs/>
                <w:szCs w:val="22"/>
              </w:rPr>
              <w:t>Número de Hojas</w:t>
            </w:r>
          </w:p>
        </w:tc>
      </w:tr>
      <w:tr w:rsidR="005B2D3E" w:rsidRPr="009A7664" w14:paraId="78C0905F" w14:textId="77777777" w:rsidTr="009B622E">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33EF8129" w14:textId="77777777" w:rsidR="005B2D3E" w:rsidRPr="009A7664" w:rsidRDefault="005B2D3E" w:rsidP="005B2D3E">
            <w:pPr>
              <w:spacing w:before="0" w:after="0"/>
              <w:ind w:left="-46"/>
              <w:jc w:val="center"/>
              <w:rPr>
                <w:rFonts w:ascii="Arial" w:hAnsi="Arial" w:cs="Arial"/>
                <w:szCs w:val="22"/>
                <w:lang w:val="en-US"/>
              </w:rPr>
            </w:pPr>
            <w:r w:rsidRPr="009A7664">
              <w:rPr>
                <w:rFonts w:ascii="Arial" w:hAnsi="Arial" w:cs="Arial"/>
                <w:szCs w:val="22"/>
                <w:lang w:val="en-US"/>
              </w:rPr>
              <w:t>1</w:t>
            </w:r>
            <w:r w:rsidR="0085561B" w:rsidRPr="009A7664">
              <w:rPr>
                <w:rFonts w:ascii="Arial" w:hAnsi="Arial" w:cs="Arial"/>
                <w:szCs w:val="22"/>
                <w:lang w:val="en-US"/>
              </w:rPr>
              <w:t>6</w:t>
            </w:r>
            <w:r w:rsidRPr="009A7664">
              <w:rPr>
                <w:rFonts w:ascii="Arial" w:hAnsi="Arial" w:cs="Arial"/>
                <w:szCs w:val="22"/>
                <w:lang w:val="en-US"/>
              </w:rPr>
              <w:t>/01/202</w:t>
            </w:r>
            <w:r w:rsidR="0085561B" w:rsidRPr="009A7664">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063AD3A5" w14:textId="77777777" w:rsidR="005B2D3E" w:rsidRPr="009A7664" w:rsidRDefault="005B2D3E" w:rsidP="005B2D3E">
            <w:pPr>
              <w:spacing w:before="0" w:after="0"/>
              <w:ind w:left="0"/>
              <w:jc w:val="center"/>
              <w:rPr>
                <w:rFonts w:ascii="Arial" w:hAnsi="Arial" w:cs="Arial"/>
                <w:szCs w:val="22"/>
                <w:lang w:val="en-US"/>
              </w:rPr>
            </w:pPr>
            <w:r w:rsidRPr="009A7664">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19D61AF0" w14:textId="77777777" w:rsidR="005B2D3E" w:rsidRPr="009A7664" w:rsidRDefault="005B2D3E" w:rsidP="005B2D3E">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45D4334B" w14:textId="77789C58" w:rsidR="005B2D3E" w:rsidRPr="009A7664" w:rsidRDefault="005B2D3E" w:rsidP="005B2D3E">
            <w:pPr>
              <w:spacing w:before="0" w:after="0"/>
              <w:ind w:hanging="425"/>
              <w:jc w:val="center"/>
              <w:rPr>
                <w:rFonts w:ascii="Arial" w:hAnsi="Arial" w:cs="Arial"/>
                <w:szCs w:val="22"/>
                <w:lang w:val="en-US"/>
              </w:rPr>
            </w:pPr>
            <w:r w:rsidRPr="009A7664">
              <w:rPr>
                <w:rFonts w:ascii="Arial" w:hAnsi="Arial" w:cs="Arial"/>
                <w:szCs w:val="22"/>
                <w:lang w:val="en-US"/>
              </w:rPr>
              <w:t>1</w:t>
            </w:r>
            <w:r w:rsidR="00DF6B6F">
              <w:rPr>
                <w:rFonts w:ascii="Arial" w:hAnsi="Arial" w:cs="Arial"/>
                <w:szCs w:val="22"/>
                <w:lang w:val="en-US"/>
              </w:rPr>
              <w:t>5</w:t>
            </w:r>
          </w:p>
        </w:tc>
      </w:tr>
      <w:tr w:rsidR="005B2D3E" w:rsidRPr="009A7664" w14:paraId="66ECF3B2" w14:textId="77777777" w:rsidTr="009B622E">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0E6F7B56" w14:textId="2DA43287" w:rsidR="005B2D3E" w:rsidRPr="009A7664" w:rsidRDefault="00A301E2" w:rsidP="005B2D3E">
            <w:pPr>
              <w:spacing w:before="0" w:after="0"/>
              <w:ind w:left="-46"/>
              <w:jc w:val="center"/>
              <w:rPr>
                <w:rFonts w:ascii="Arial" w:hAnsi="Arial" w:cs="Arial"/>
                <w:szCs w:val="22"/>
                <w:lang w:val="en-US"/>
              </w:rPr>
            </w:pPr>
            <w:r w:rsidRPr="009A7664">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65DB383B" w14:textId="12EC49DD" w:rsidR="005B2D3E" w:rsidRPr="009A7664" w:rsidRDefault="00A301E2" w:rsidP="005B2D3E">
            <w:pPr>
              <w:spacing w:before="0" w:after="0"/>
              <w:ind w:left="0"/>
              <w:jc w:val="center"/>
              <w:rPr>
                <w:rFonts w:ascii="Arial" w:hAnsi="Arial" w:cs="Arial"/>
                <w:szCs w:val="22"/>
                <w:lang w:val="en-US"/>
              </w:rPr>
            </w:pPr>
            <w:r w:rsidRPr="009A7664">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26090CCC" w14:textId="77777777" w:rsidR="005B2D3E" w:rsidRPr="009A7664" w:rsidRDefault="005B2D3E" w:rsidP="005B2D3E">
            <w:pPr>
              <w:spacing w:before="0" w:after="0"/>
              <w:rPr>
                <w:rFonts w:ascii="Arial" w:hAnsi="Arial" w:cs="Arial"/>
                <w:szCs w:val="22"/>
              </w:rPr>
            </w:pPr>
            <w:r w:rsidRPr="009A7664">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43CAE06" w14:textId="77777777" w:rsidR="005B2D3E" w:rsidRPr="009A7664" w:rsidRDefault="005B2D3E" w:rsidP="005B2D3E">
            <w:pPr>
              <w:spacing w:before="0" w:after="0"/>
              <w:rPr>
                <w:rFonts w:ascii="Arial" w:hAnsi="Arial" w:cs="Arial"/>
                <w:szCs w:val="22"/>
              </w:rPr>
            </w:pPr>
            <w:r w:rsidRPr="009A7664">
              <w:rPr>
                <w:rFonts w:ascii="Arial" w:hAnsi="Arial" w:cs="Arial"/>
                <w:szCs w:val="22"/>
              </w:rPr>
              <w:t> </w:t>
            </w:r>
          </w:p>
        </w:tc>
      </w:tr>
      <w:tr w:rsidR="009B622E" w:rsidRPr="009A7664" w14:paraId="636B4988" w14:textId="77777777" w:rsidTr="009B622E">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2B4DD380" w14:textId="77777777" w:rsidR="009B622E" w:rsidRPr="009A7664" w:rsidRDefault="009B622E" w:rsidP="00387E79">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63B79530" w14:textId="77777777" w:rsidR="009B622E" w:rsidRPr="009A7664" w:rsidRDefault="009B622E" w:rsidP="00387E79">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14E33B6A" w14:textId="77777777" w:rsidR="009B622E" w:rsidRPr="009A7664" w:rsidRDefault="009B622E" w:rsidP="00387E79">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C6B1757" w14:textId="77777777" w:rsidR="009B622E" w:rsidRPr="009A7664" w:rsidRDefault="009B622E" w:rsidP="00387E79">
            <w:pPr>
              <w:spacing w:before="0" w:after="0"/>
              <w:rPr>
                <w:rFonts w:ascii="Arial" w:hAnsi="Arial" w:cs="Arial"/>
                <w:szCs w:val="22"/>
              </w:rPr>
            </w:pPr>
          </w:p>
        </w:tc>
      </w:tr>
      <w:tr w:rsidR="009B622E" w:rsidRPr="009A7664" w14:paraId="6EBC0210" w14:textId="77777777" w:rsidTr="009B622E">
        <w:trPr>
          <w:trHeight w:val="324"/>
        </w:trPr>
        <w:tc>
          <w:tcPr>
            <w:tcW w:w="2554" w:type="dxa"/>
            <w:tcBorders>
              <w:top w:val="nil"/>
              <w:left w:val="nil"/>
              <w:bottom w:val="nil"/>
              <w:right w:val="nil"/>
            </w:tcBorders>
            <w:shd w:val="clear" w:color="auto" w:fill="auto"/>
            <w:noWrap/>
            <w:vAlign w:val="bottom"/>
            <w:hideMark/>
          </w:tcPr>
          <w:p w14:paraId="25F0DA06" w14:textId="77777777" w:rsidR="009B622E" w:rsidRPr="009A7664" w:rsidRDefault="009B622E" w:rsidP="00387E79">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23E8D613" w14:textId="77777777" w:rsidR="009B622E" w:rsidRPr="009A7664" w:rsidRDefault="009B622E" w:rsidP="00387E79">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6694BBA" w14:textId="77777777" w:rsidR="009B622E" w:rsidRPr="009A7664" w:rsidRDefault="009B622E" w:rsidP="00387E79">
            <w:pPr>
              <w:spacing w:before="0" w:after="0"/>
              <w:rPr>
                <w:rFonts w:ascii="Arial" w:hAnsi="Arial" w:cs="Arial"/>
                <w:szCs w:val="22"/>
              </w:rPr>
            </w:pPr>
            <w:r w:rsidRPr="009A7664">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008AFA96" w14:textId="77777777" w:rsidR="009B622E" w:rsidRPr="009A7664" w:rsidRDefault="009B622E" w:rsidP="00387E79">
            <w:pPr>
              <w:spacing w:before="0" w:after="0"/>
              <w:rPr>
                <w:rFonts w:ascii="Arial" w:hAnsi="Arial" w:cs="Arial"/>
                <w:szCs w:val="22"/>
              </w:rPr>
            </w:pPr>
            <w:r w:rsidRPr="009A7664">
              <w:rPr>
                <w:rFonts w:ascii="Arial" w:hAnsi="Arial" w:cs="Arial"/>
                <w:szCs w:val="22"/>
              </w:rPr>
              <w:t> </w:t>
            </w:r>
          </w:p>
        </w:tc>
      </w:tr>
      <w:tr w:rsidR="009B622E" w:rsidRPr="009A7664" w14:paraId="4B0F5DF2" w14:textId="77777777" w:rsidTr="009B622E">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DA81B25" w14:textId="77777777" w:rsidR="009B622E" w:rsidRPr="009A7664" w:rsidRDefault="005670F4" w:rsidP="00387E79">
            <w:pPr>
              <w:spacing w:before="0" w:after="0"/>
              <w:ind w:left="476" w:right="0" w:hanging="476"/>
              <w:jc w:val="center"/>
              <w:rPr>
                <w:rFonts w:ascii="Arial" w:hAnsi="Arial" w:cs="Arial"/>
                <w:b/>
                <w:bCs/>
                <w:szCs w:val="22"/>
              </w:rPr>
            </w:pPr>
            <w:r w:rsidRPr="009A7664">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75263F11" w14:textId="77777777" w:rsidR="009B622E" w:rsidRPr="009A7664" w:rsidRDefault="009B622E" w:rsidP="00387E79">
            <w:pPr>
              <w:spacing w:before="0" w:after="0"/>
              <w:ind w:left="476" w:right="0" w:hanging="476"/>
              <w:jc w:val="center"/>
              <w:rPr>
                <w:rFonts w:ascii="Arial" w:hAnsi="Arial" w:cs="Arial"/>
                <w:b/>
                <w:bCs/>
                <w:szCs w:val="22"/>
              </w:rPr>
            </w:pPr>
            <w:r w:rsidRPr="009A7664">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574E6D34" w14:textId="77777777" w:rsidR="009B622E" w:rsidRPr="009A7664" w:rsidRDefault="009B622E" w:rsidP="00387E79">
            <w:pPr>
              <w:spacing w:before="0" w:after="0"/>
              <w:ind w:left="476" w:right="0" w:hanging="476"/>
              <w:jc w:val="center"/>
              <w:rPr>
                <w:rFonts w:ascii="Arial" w:hAnsi="Arial" w:cs="Arial"/>
                <w:b/>
                <w:bCs/>
                <w:szCs w:val="22"/>
              </w:rPr>
            </w:pPr>
            <w:r w:rsidRPr="009A7664">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76C051CF" w14:textId="77777777" w:rsidR="009B622E" w:rsidRPr="009A7664" w:rsidRDefault="009B622E" w:rsidP="00387E79">
            <w:pPr>
              <w:spacing w:before="0" w:after="0"/>
              <w:ind w:left="476" w:right="0" w:hanging="476"/>
              <w:jc w:val="center"/>
              <w:rPr>
                <w:rFonts w:ascii="Arial" w:hAnsi="Arial" w:cs="Arial"/>
                <w:b/>
                <w:bCs/>
                <w:szCs w:val="22"/>
              </w:rPr>
            </w:pPr>
            <w:r w:rsidRPr="009A7664">
              <w:rPr>
                <w:rFonts w:ascii="Arial" w:hAnsi="Arial" w:cs="Arial"/>
                <w:b/>
                <w:bCs/>
                <w:szCs w:val="22"/>
              </w:rPr>
              <w:t>Fecha</w:t>
            </w:r>
          </w:p>
        </w:tc>
      </w:tr>
      <w:tr w:rsidR="005B2D3E" w:rsidRPr="009A7664" w14:paraId="73E5B782" w14:textId="77777777" w:rsidTr="009B622E">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793EE8C" w14:textId="77777777" w:rsidR="005B2D3E" w:rsidRPr="009A7664" w:rsidRDefault="005B2D3E" w:rsidP="005B2D3E">
            <w:pPr>
              <w:spacing w:before="0" w:after="0"/>
              <w:ind w:left="-46"/>
              <w:jc w:val="center"/>
              <w:rPr>
                <w:rFonts w:ascii="Arial" w:hAnsi="Arial" w:cs="Arial"/>
                <w:szCs w:val="22"/>
              </w:rPr>
            </w:pPr>
            <w:r w:rsidRPr="009A7664">
              <w:rPr>
                <w:rFonts w:ascii="Arial" w:hAnsi="Arial"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71333E55" w14:textId="77777777" w:rsidR="005B2D3E" w:rsidRPr="009A7664" w:rsidRDefault="005B2D3E" w:rsidP="005B2D3E">
            <w:pPr>
              <w:spacing w:before="0" w:after="0"/>
              <w:ind w:left="-38"/>
              <w:jc w:val="center"/>
              <w:rPr>
                <w:rFonts w:ascii="Arial" w:hAnsi="Arial" w:cs="Arial"/>
                <w:szCs w:val="22"/>
              </w:rPr>
            </w:pPr>
            <w:r w:rsidRPr="009A7664">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55EB3C09" w14:textId="77777777" w:rsidR="005B2D3E" w:rsidRPr="009A7664" w:rsidRDefault="005B2D3E" w:rsidP="005B2D3E">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3C6B1A88" w14:textId="77777777" w:rsidR="005B2D3E" w:rsidRPr="009A7664" w:rsidRDefault="005B2D3E" w:rsidP="005B2D3E">
            <w:pPr>
              <w:spacing w:before="0" w:after="0"/>
              <w:ind w:left="-46"/>
              <w:jc w:val="center"/>
              <w:rPr>
                <w:rFonts w:ascii="Arial" w:hAnsi="Arial" w:cs="Arial"/>
                <w:szCs w:val="22"/>
                <w:highlight w:val="yellow"/>
                <w:lang w:val="en-US"/>
              </w:rPr>
            </w:pPr>
            <w:r w:rsidRPr="009A7664">
              <w:rPr>
                <w:rFonts w:ascii="Arial" w:hAnsi="Arial" w:cs="Arial"/>
                <w:szCs w:val="22"/>
                <w:lang w:val="en-US"/>
              </w:rPr>
              <w:t>1</w:t>
            </w:r>
            <w:r w:rsidR="0085561B" w:rsidRPr="009A7664">
              <w:rPr>
                <w:rFonts w:ascii="Arial" w:hAnsi="Arial" w:cs="Arial"/>
                <w:szCs w:val="22"/>
                <w:lang w:val="en-US"/>
              </w:rPr>
              <w:t>6</w:t>
            </w:r>
            <w:r w:rsidRPr="009A7664">
              <w:rPr>
                <w:rFonts w:ascii="Arial" w:hAnsi="Arial" w:cs="Arial"/>
                <w:szCs w:val="22"/>
                <w:lang w:val="en-US"/>
              </w:rPr>
              <w:t>/01/202</w:t>
            </w:r>
            <w:r w:rsidR="0085561B" w:rsidRPr="009A7664">
              <w:rPr>
                <w:rFonts w:ascii="Arial" w:hAnsi="Arial" w:cs="Arial"/>
                <w:szCs w:val="22"/>
                <w:lang w:val="en-US"/>
              </w:rPr>
              <w:t>5</w:t>
            </w:r>
          </w:p>
        </w:tc>
      </w:tr>
      <w:tr w:rsidR="005B2D3E" w:rsidRPr="009A7664" w14:paraId="560FBAB7" w14:textId="77777777" w:rsidTr="007511D2">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EBDE9D7" w14:textId="77777777" w:rsidR="005B2D3E" w:rsidRPr="009A7664" w:rsidRDefault="005B2D3E" w:rsidP="005B2D3E">
            <w:pPr>
              <w:spacing w:before="0" w:after="0"/>
              <w:ind w:left="-46"/>
              <w:jc w:val="center"/>
              <w:rPr>
                <w:rFonts w:ascii="Arial" w:hAnsi="Arial" w:cs="Arial"/>
                <w:szCs w:val="22"/>
              </w:rPr>
            </w:pPr>
            <w:r w:rsidRPr="009A7664">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66C0C16F" w14:textId="77777777" w:rsidR="005B2D3E" w:rsidRPr="009A7664" w:rsidRDefault="005B2D3E" w:rsidP="005B2D3E">
            <w:pPr>
              <w:spacing w:before="0" w:after="0"/>
              <w:ind w:left="-38"/>
              <w:jc w:val="center"/>
              <w:rPr>
                <w:rFonts w:ascii="Arial" w:hAnsi="Arial" w:cs="Arial"/>
                <w:szCs w:val="22"/>
              </w:rPr>
            </w:pPr>
            <w:r w:rsidRPr="009A7664">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0BC9A17C" w14:textId="77777777" w:rsidR="005B2D3E" w:rsidRPr="009A7664" w:rsidRDefault="005B2D3E" w:rsidP="005B2D3E">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5144C393" w14:textId="77777777" w:rsidR="005B2D3E" w:rsidRPr="009A7664" w:rsidRDefault="005B2D3E" w:rsidP="005B2D3E">
            <w:pPr>
              <w:spacing w:before="0" w:after="0"/>
              <w:ind w:left="-46"/>
              <w:jc w:val="center"/>
              <w:rPr>
                <w:rFonts w:ascii="Arial" w:hAnsi="Arial" w:cs="Arial"/>
                <w:szCs w:val="22"/>
                <w:highlight w:val="yellow"/>
                <w:lang w:val="en-US"/>
              </w:rPr>
            </w:pPr>
            <w:r w:rsidRPr="009A7664">
              <w:rPr>
                <w:rFonts w:ascii="Arial" w:hAnsi="Arial" w:cs="Arial"/>
                <w:szCs w:val="22"/>
                <w:lang w:val="en-US"/>
              </w:rPr>
              <w:t>1</w:t>
            </w:r>
            <w:r w:rsidR="0085561B" w:rsidRPr="009A7664">
              <w:rPr>
                <w:rFonts w:ascii="Arial" w:hAnsi="Arial" w:cs="Arial"/>
                <w:szCs w:val="22"/>
                <w:lang w:val="en-US"/>
              </w:rPr>
              <w:t>6</w:t>
            </w:r>
            <w:r w:rsidRPr="009A7664">
              <w:rPr>
                <w:rFonts w:ascii="Arial" w:hAnsi="Arial" w:cs="Arial"/>
                <w:szCs w:val="22"/>
                <w:lang w:val="en-US"/>
              </w:rPr>
              <w:t>/01/202</w:t>
            </w:r>
            <w:r w:rsidR="0085561B" w:rsidRPr="009A7664">
              <w:rPr>
                <w:rFonts w:ascii="Arial" w:hAnsi="Arial" w:cs="Arial"/>
                <w:szCs w:val="22"/>
                <w:lang w:val="en-US"/>
              </w:rPr>
              <w:t>5</w:t>
            </w:r>
          </w:p>
        </w:tc>
      </w:tr>
      <w:tr w:rsidR="005B2D3E" w:rsidRPr="009A7664" w14:paraId="6289AE50" w14:textId="77777777" w:rsidTr="007511D2">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347ACFEE" w14:textId="77777777" w:rsidR="005B2D3E" w:rsidRPr="009A7664" w:rsidRDefault="005B2D3E" w:rsidP="005B2D3E">
            <w:pPr>
              <w:spacing w:before="0" w:after="0"/>
              <w:ind w:left="-46"/>
              <w:jc w:val="center"/>
              <w:rPr>
                <w:rFonts w:ascii="Arial" w:hAnsi="Arial" w:cs="Arial"/>
                <w:szCs w:val="22"/>
              </w:rPr>
            </w:pPr>
            <w:r w:rsidRPr="009A7664">
              <w:rPr>
                <w:rFonts w:ascii="Arial" w:hAnsi="Arial"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6687A1F2" w14:textId="77777777" w:rsidR="005B2D3E" w:rsidRPr="009A7664" w:rsidRDefault="005B2D3E" w:rsidP="005B2D3E">
            <w:pPr>
              <w:spacing w:before="0" w:after="0"/>
              <w:ind w:left="-38"/>
              <w:jc w:val="center"/>
              <w:rPr>
                <w:rFonts w:ascii="Arial" w:hAnsi="Arial" w:cs="Arial"/>
                <w:szCs w:val="22"/>
              </w:rPr>
            </w:pPr>
            <w:r w:rsidRPr="009A7664">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C5C9B80" w14:textId="77777777" w:rsidR="005B2D3E" w:rsidRPr="009A7664" w:rsidRDefault="005B2D3E" w:rsidP="005B2D3E">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07C66E7F" w14:textId="77702911" w:rsidR="005B2D3E" w:rsidRPr="009A7664" w:rsidRDefault="005B2D3E" w:rsidP="005B2D3E">
            <w:pPr>
              <w:spacing w:before="0" w:after="0"/>
              <w:ind w:left="-46"/>
              <w:jc w:val="center"/>
              <w:rPr>
                <w:rFonts w:ascii="Arial" w:hAnsi="Arial" w:cs="Arial"/>
                <w:szCs w:val="22"/>
                <w:highlight w:val="yellow"/>
                <w:lang w:val="en-US"/>
              </w:rPr>
            </w:pPr>
            <w:r w:rsidRPr="009A7664">
              <w:rPr>
                <w:rFonts w:ascii="Arial" w:hAnsi="Arial" w:cs="Arial"/>
                <w:szCs w:val="22"/>
                <w:lang w:val="en-US"/>
              </w:rPr>
              <w:t>1</w:t>
            </w:r>
            <w:r w:rsidR="00FE3D78" w:rsidRPr="009A7664">
              <w:rPr>
                <w:rFonts w:ascii="Arial" w:hAnsi="Arial" w:cs="Arial"/>
                <w:szCs w:val="22"/>
                <w:lang w:val="en-US"/>
              </w:rPr>
              <w:t>6</w:t>
            </w:r>
            <w:r w:rsidRPr="009A7664">
              <w:rPr>
                <w:rFonts w:ascii="Arial" w:hAnsi="Arial" w:cs="Arial"/>
                <w:szCs w:val="22"/>
                <w:lang w:val="en-US"/>
              </w:rPr>
              <w:t>/01/202</w:t>
            </w:r>
            <w:r w:rsidR="0085561B" w:rsidRPr="009A7664">
              <w:rPr>
                <w:rFonts w:ascii="Arial" w:hAnsi="Arial" w:cs="Arial"/>
                <w:szCs w:val="22"/>
                <w:lang w:val="en-US"/>
              </w:rPr>
              <w:t>5</w:t>
            </w:r>
          </w:p>
        </w:tc>
      </w:tr>
      <w:tr w:rsidR="009B622E" w:rsidRPr="009A7664" w14:paraId="59672F78" w14:textId="77777777" w:rsidTr="009B622E">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56F12B65" w14:textId="77777777" w:rsidR="009B622E" w:rsidRPr="009A7664" w:rsidRDefault="009B622E" w:rsidP="00387E79">
            <w:pPr>
              <w:spacing w:before="0" w:after="0"/>
              <w:ind w:left="476" w:right="0" w:hanging="539"/>
              <w:jc w:val="center"/>
              <w:rPr>
                <w:rFonts w:ascii="Arial" w:hAnsi="Arial" w:cs="Arial"/>
                <w:b/>
                <w:bCs/>
                <w:szCs w:val="22"/>
              </w:rPr>
            </w:pPr>
            <w:r w:rsidRPr="009A7664">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7D1AB6F3" w14:textId="77777777" w:rsidR="009B622E" w:rsidRPr="009A7664" w:rsidRDefault="009B622E" w:rsidP="00387E79">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04E992C0" w14:textId="77777777" w:rsidR="009B622E" w:rsidRPr="009A7664" w:rsidRDefault="009B622E" w:rsidP="00387E79">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0FAF76A4" w14:textId="77777777" w:rsidR="009B622E" w:rsidRPr="009A7664" w:rsidRDefault="009B622E" w:rsidP="00387E79">
            <w:pPr>
              <w:spacing w:before="0" w:after="0"/>
              <w:ind w:left="476" w:right="0"/>
              <w:jc w:val="center"/>
              <w:rPr>
                <w:rFonts w:ascii="Arial" w:hAnsi="Arial" w:cs="Arial"/>
                <w:bCs/>
                <w:szCs w:val="22"/>
              </w:rPr>
            </w:pPr>
          </w:p>
        </w:tc>
      </w:tr>
      <w:tr w:rsidR="009B622E" w:rsidRPr="009A7664" w14:paraId="6E1CBED4" w14:textId="77777777" w:rsidTr="009B622E">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6694E9C8" w14:textId="77777777" w:rsidR="009B622E" w:rsidRPr="009A7664" w:rsidRDefault="009B622E" w:rsidP="00387E79">
            <w:pPr>
              <w:spacing w:before="0" w:after="0"/>
              <w:ind w:left="-46"/>
              <w:jc w:val="center"/>
              <w:rPr>
                <w:rFonts w:ascii="Arial" w:hAnsi="Arial" w:cs="Arial"/>
                <w:szCs w:val="22"/>
                <w:lang w:val="en-US"/>
              </w:rPr>
            </w:pPr>
            <w:r w:rsidRPr="009A7664">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79D979AA" w14:textId="77777777" w:rsidR="009B622E" w:rsidRPr="009A7664" w:rsidRDefault="009B622E" w:rsidP="00387E79">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271D710F" w14:textId="77777777" w:rsidR="009B622E" w:rsidRPr="009A7664" w:rsidRDefault="009B622E" w:rsidP="00387E79">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2F87217F" w14:textId="77777777" w:rsidR="009B622E" w:rsidRPr="009A7664" w:rsidRDefault="009B622E" w:rsidP="00387E79">
            <w:pPr>
              <w:spacing w:before="0" w:after="0"/>
              <w:ind w:left="0" w:right="0"/>
              <w:jc w:val="center"/>
              <w:rPr>
                <w:rFonts w:ascii="Arial" w:hAnsi="Arial" w:cs="Arial"/>
                <w:szCs w:val="22"/>
              </w:rPr>
            </w:pPr>
          </w:p>
        </w:tc>
      </w:tr>
      <w:tr w:rsidR="009B622E" w:rsidRPr="009A7664" w14:paraId="39B02BCA" w14:textId="77777777" w:rsidTr="009A7664">
        <w:trPr>
          <w:trHeight w:val="304"/>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5FD1C5F9" w14:textId="77777777" w:rsidR="009B622E" w:rsidRPr="009A7664" w:rsidRDefault="009B622E" w:rsidP="00387E79">
            <w:pPr>
              <w:spacing w:before="0" w:after="0"/>
              <w:ind w:left="-46"/>
              <w:jc w:val="center"/>
              <w:rPr>
                <w:rFonts w:ascii="Arial" w:hAnsi="Arial" w:cs="Arial"/>
                <w:szCs w:val="22"/>
                <w:lang w:val="en-US"/>
              </w:rPr>
            </w:pPr>
            <w:r w:rsidRPr="009A7664">
              <w:rPr>
                <w:rFonts w:ascii="Arial" w:hAnsi="Arial"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0DA4BE26" w14:textId="77777777" w:rsidR="009B622E" w:rsidRPr="009A7664" w:rsidRDefault="009B622E" w:rsidP="00387E79">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1F5F5F" w14:textId="77777777" w:rsidR="009B622E" w:rsidRPr="009A7664" w:rsidRDefault="009B622E" w:rsidP="00387E79">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429A6F64" w14:textId="77777777" w:rsidR="009B622E" w:rsidRPr="009A7664" w:rsidRDefault="009B622E" w:rsidP="00387E79">
            <w:pPr>
              <w:spacing w:before="0" w:after="0"/>
              <w:ind w:left="0" w:right="0"/>
              <w:jc w:val="center"/>
              <w:rPr>
                <w:rFonts w:ascii="Arial" w:hAnsi="Arial" w:cs="Arial"/>
                <w:szCs w:val="22"/>
              </w:rPr>
            </w:pPr>
          </w:p>
        </w:tc>
      </w:tr>
    </w:tbl>
    <w:p w14:paraId="368CC3C4" w14:textId="77777777" w:rsidR="00BB5806" w:rsidRPr="009A7664" w:rsidRDefault="00BB5806" w:rsidP="00BB5806">
      <w:pPr>
        <w:tabs>
          <w:tab w:val="left" w:pos="1440"/>
          <w:tab w:val="right" w:pos="8838"/>
        </w:tabs>
        <w:spacing w:before="1320" w:after="240"/>
        <w:jc w:val="left"/>
        <w:rPr>
          <w:rFonts w:ascii="Arial" w:hAnsi="Arial" w:cs="Arial"/>
          <w:b/>
          <w:sz w:val="28"/>
          <w:szCs w:val="28"/>
        </w:rPr>
      </w:pPr>
      <w:r w:rsidRPr="009A7664">
        <w:rPr>
          <w:rFonts w:ascii="Arial" w:hAnsi="Arial" w:cs="Arial"/>
          <w:b/>
          <w:sz w:val="28"/>
          <w:szCs w:val="28"/>
        </w:rPr>
        <w:tab/>
      </w:r>
      <w:r w:rsidRPr="009A7664">
        <w:rPr>
          <w:rFonts w:ascii="Arial" w:hAnsi="Arial" w:cs="Arial"/>
          <w:b/>
          <w:sz w:val="28"/>
          <w:szCs w:val="28"/>
        </w:rPr>
        <w:tab/>
      </w:r>
    </w:p>
    <w:p w14:paraId="513F18CF" w14:textId="77777777" w:rsidR="00C1167A" w:rsidRPr="009A7664" w:rsidRDefault="00EA5D15" w:rsidP="00C1167A">
      <w:pPr>
        <w:tabs>
          <w:tab w:val="left" w:pos="4009"/>
          <w:tab w:val="center" w:pos="4560"/>
        </w:tabs>
        <w:spacing w:after="240"/>
        <w:jc w:val="center"/>
        <w:rPr>
          <w:rFonts w:ascii="Arial" w:hAnsi="Arial" w:cs="Arial"/>
          <w:b/>
          <w:sz w:val="32"/>
          <w:szCs w:val="32"/>
        </w:rPr>
      </w:pPr>
      <w:r w:rsidRPr="009A7664">
        <w:rPr>
          <w:rFonts w:ascii="Arial" w:hAnsi="Arial" w:cs="Arial"/>
        </w:rPr>
        <w:br w:type="page"/>
      </w:r>
      <w:r w:rsidR="00C1167A" w:rsidRPr="009A7664">
        <w:rPr>
          <w:rFonts w:ascii="Arial" w:hAnsi="Arial" w:cs="Arial"/>
          <w:b/>
          <w:sz w:val="32"/>
          <w:szCs w:val="32"/>
        </w:rPr>
        <w:lastRenderedPageBreak/>
        <w:t>ÍNDICE</w:t>
      </w:r>
    </w:p>
    <w:p w14:paraId="12CAEEFD" w14:textId="59A3CAEA" w:rsidR="00DF6B6F" w:rsidRDefault="0024635A">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9A7664">
        <w:rPr>
          <w:b w:val="0"/>
          <w:bCs w:val="0"/>
          <w:caps w:val="0"/>
        </w:rPr>
        <w:fldChar w:fldCharType="begin"/>
      </w:r>
      <w:r w:rsidRPr="009A7664">
        <w:rPr>
          <w:b w:val="0"/>
          <w:bCs w:val="0"/>
          <w:caps w:val="0"/>
        </w:rPr>
        <w:instrText xml:space="preserve"> TOC \o "1-3" \h \z \u </w:instrText>
      </w:r>
      <w:r w:rsidRPr="009A7664">
        <w:rPr>
          <w:b w:val="0"/>
          <w:bCs w:val="0"/>
          <w:caps w:val="0"/>
        </w:rPr>
        <w:fldChar w:fldCharType="separate"/>
      </w:r>
      <w:hyperlink w:anchor="_Toc192665683" w:history="1">
        <w:r w:rsidR="00DF6B6F" w:rsidRPr="0009222D">
          <w:rPr>
            <w:rStyle w:val="Hipervnculo"/>
            <w:noProof/>
          </w:rPr>
          <w:t>1</w:t>
        </w:r>
        <w:r w:rsidR="00DF6B6F">
          <w:rPr>
            <w:rFonts w:asciiTheme="minorHAnsi" w:eastAsiaTheme="minorEastAsia" w:hAnsiTheme="minorHAnsi" w:cstheme="minorBidi"/>
            <w:b w:val="0"/>
            <w:bCs w:val="0"/>
            <w:caps w:val="0"/>
            <w:noProof/>
            <w:kern w:val="2"/>
            <w:sz w:val="24"/>
            <w:lang w:val="es-CO" w:eastAsia="es-CO"/>
            <w14:ligatures w14:val="standardContextual"/>
          </w:rPr>
          <w:tab/>
        </w:r>
        <w:r w:rsidR="00DF6B6F" w:rsidRPr="0009222D">
          <w:rPr>
            <w:rStyle w:val="Hipervnculo"/>
            <w:noProof/>
          </w:rPr>
          <w:t>INTRODUCCIÓN</w:t>
        </w:r>
        <w:r w:rsidR="00DF6B6F">
          <w:rPr>
            <w:noProof/>
            <w:webHidden/>
          </w:rPr>
          <w:tab/>
        </w:r>
        <w:r w:rsidR="00DF6B6F">
          <w:rPr>
            <w:noProof/>
            <w:webHidden/>
          </w:rPr>
          <w:fldChar w:fldCharType="begin"/>
        </w:r>
        <w:r w:rsidR="00DF6B6F">
          <w:rPr>
            <w:noProof/>
            <w:webHidden/>
          </w:rPr>
          <w:instrText xml:space="preserve"> PAGEREF _Toc192665683 \h </w:instrText>
        </w:r>
        <w:r w:rsidR="00DF6B6F">
          <w:rPr>
            <w:noProof/>
            <w:webHidden/>
          </w:rPr>
        </w:r>
        <w:r w:rsidR="00DF6B6F">
          <w:rPr>
            <w:noProof/>
            <w:webHidden/>
          </w:rPr>
          <w:fldChar w:fldCharType="separate"/>
        </w:r>
        <w:r w:rsidR="0002078C">
          <w:rPr>
            <w:noProof/>
            <w:webHidden/>
          </w:rPr>
          <w:t>3</w:t>
        </w:r>
        <w:r w:rsidR="00DF6B6F">
          <w:rPr>
            <w:noProof/>
            <w:webHidden/>
          </w:rPr>
          <w:fldChar w:fldCharType="end"/>
        </w:r>
      </w:hyperlink>
    </w:p>
    <w:p w14:paraId="0E3F1B8E" w14:textId="6FF7D278"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684" w:history="1">
        <w:r w:rsidRPr="0009222D">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OBJETO Y ALCANCES</w:t>
        </w:r>
        <w:r>
          <w:rPr>
            <w:noProof/>
            <w:webHidden/>
          </w:rPr>
          <w:tab/>
        </w:r>
        <w:r>
          <w:rPr>
            <w:noProof/>
            <w:webHidden/>
          </w:rPr>
          <w:fldChar w:fldCharType="begin"/>
        </w:r>
        <w:r>
          <w:rPr>
            <w:noProof/>
            <w:webHidden/>
          </w:rPr>
          <w:instrText xml:space="preserve"> PAGEREF _Toc192665684 \h </w:instrText>
        </w:r>
        <w:r>
          <w:rPr>
            <w:noProof/>
            <w:webHidden/>
          </w:rPr>
        </w:r>
        <w:r>
          <w:rPr>
            <w:noProof/>
            <w:webHidden/>
          </w:rPr>
          <w:fldChar w:fldCharType="separate"/>
        </w:r>
        <w:r w:rsidR="0002078C">
          <w:rPr>
            <w:noProof/>
            <w:webHidden/>
          </w:rPr>
          <w:t>3</w:t>
        </w:r>
        <w:r>
          <w:rPr>
            <w:noProof/>
            <w:webHidden/>
          </w:rPr>
          <w:fldChar w:fldCharType="end"/>
        </w:r>
      </w:hyperlink>
    </w:p>
    <w:p w14:paraId="2610E08B" w14:textId="1AE24527"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685" w:history="1">
        <w:r w:rsidRPr="0009222D">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Desviaciones</w:t>
        </w:r>
        <w:r>
          <w:rPr>
            <w:noProof/>
            <w:webHidden/>
          </w:rPr>
          <w:tab/>
        </w:r>
        <w:r>
          <w:rPr>
            <w:noProof/>
            <w:webHidden/>
          </w:rPr>
          <w:fldChar w:fldCharType="begin"/>
        </w:r>
        <w:r>
          <w:rPr>
            <w:noProof/>
            <w:webHidden/>
          </w:rPr>
          <w:instrText xml:space="preserve"> PAGEREF _Toc192665685 \h </w:instrText>
        </w:r>
        <w:r>
          <w:rPr>
            <w:noProof/>
            <w:webHidden/>
          </w:rPr>
        </w:r>
        <w:r>
          <w:rPr>
            <w:noProof/>
            <w:webHidden/>
          </w:rPr>
          <w:fldChar w:fldCharType="separate"/>
        </w:r>
        <w:r w:rsidR="0002078C">
          <w:rPr>
            <w:noProof/>
            <w:webHidden/>
          </w:rPr>
          <w:t>4</w:t>
        </w:r>
        <w:r>
          <w:rPr>
            <w:noProof/>
            <w:webHidden/>
          </w:rPr>
          <w:fldChar w:fldCharType="end"/>
        </w:r>
      </w:hyperlink>
    </w:p>
    <w:p w14:paraId="7082F2AF" w14:textId="592AE8ED"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686" w:history="1">
        <w:r w:rsidRPr="0009222D">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NORMAS</w:t>
        </w:r>
        <w:r w:rsidRPr="0009222D">
          <w:rPr>
            <w:rStyle w:val="Hipervnculo"/>
            <w:noProof/>
            <w:lang w:val="en-GB"/>
          </w:rPr>
          <w:t xml:space="preserve"> Y </w:t>
        </w:r>
        <w:r w:rsidRPr="0009222D">
          <w:rPr>
            <w:rStyle w:val="Hipervnculo"/>
            <w:noProof/>
          </w:rPr>
          <w:t>CÓDIGOS</w:t>
        </w:r>
        <w:r>
          <w:rPr>
            <w:noProof/>
            <w:webHidden/>
          </w:rPr>
          <w:tab/>
        </w:r>
        <w:r>
          <w:rPr>
            <w:noProof/>
            <w:webHidden/>
          </w:rPr>
          <w:fldChar w:fldCharType="begin"/>
        </w:r>
        <w:r>
          <w:rPr>
            <w:noProof/>
            <w:webHidden/>
          </w:rPr>
          <w:instrText xml:space="preserve"> PAGEREF _Toc192665686 \h </w:instrText>
        </w:r>
        <w:r>
          <w:rPr>
            <w:noProof/>
            <w:webHidden/>
          </w:rPr>
        </w:r>
        <w:r>
          <w:rPr>
            <w:noProof/>
            <w:webHidden/>
          </w:rPr>
          <w:fldChar w:fldCharType="separate"/>
        </w:r>
        <w:r w:rsidR="0002078C">
          <w:rPr>
            <w:noProof/>
            <w:webHidden/>
          </w:rPr>
          <w:t>4</w:t>
        </w:r>
        <w:r>
          <w:rPr>
            <w:noProof/>
            <w:webHidden/>
          </w:rPr>
          <w:fldChar w:fldCharType="end"/>
        </w:r>
      </w:hyperlink>
    </w:p>
    <w:p w14:paraId="6AA51AA2" w14:textId="72BF2BE4"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687" w:history="1">
        <w:r w:rsidRPr="0009222D">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REFERENCIAS INTERNAS</w:t>
        </w:r>
        <w:r>
          <w:rPr>
            <w:noProof/>
            <w:webHidden/>
          </w:rPr>
          <w:tab/>
        </w:r>
        <w:r>
          <w:rPr>
            <w:noProof/>
            <w:webHidden/>
          </w:rPr>
          <w:fldChar w:fldCharType="begin"/>
        </w:r>
        <w:r>
          <w:rPr>
            <w:noProof/>
            <w:webHidden/>
          </w:rPr>
          <w:instrText xml:space="preserve"> PAGEREF _Toc192665687 \h </w:instrText>
        </w:r>
        <w:r>
          <w:rPr>
            <w:noProof/>
            <w:webHidden/>
          </w:rPr>
        </w:r>
        <w:r>
          <w:rPr>
            <w:noProof/>
            <w:webHidden/>
          </w:rPr>
          <w:fldChar w:fldCharType="separate"/>
        </w:r>
        <w:r w:rsidR="0002078C">
          <w:rPr>
            <w:noProof/>
            <w:webHidden/>
          </w:rPr>
          <w:t>5</w:t>
        </w:r>
        <w:r>
          <w:rPr>
            <w:noProof/>
            <w:webHidden/>
          </w:rPr>
          <w:fldChar w:fldCharType="end"/>
        </w:r>
      </w:hyperlink>
    </w:p>
    <w:p w14:paraId="5AFBAAD1" w14:textId="47E3CF43"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688" w:history="1">
        <w:r w:rsidRPr="0009222D">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_Toc192665688 \h </w:instrText>
        </w:r>
        <w:r>
          <w:rPr>
            <w:noProof/>
            <w:webHidden/>
          </w:rPr>
        </w:r>
        <w:r>
          <w:rPr>
            <w:noProof/>
            <w:webHidden/>
          </w:rPr>
          <w:fldChar w:fldCharType="separate"/>
        </w:r>
        <w:r w:rsidR="0002078C">
          <w:rPr>
            <w:noProof/>
            <w:webHidden/>
          </w:rPr>
          <w:t>5</w:t>
        </w:r>
        <w:r>
          <w:rPr>
            <w:noProof/>
            <w:webHidden/>
          </w:rPr>
          <w:fldChar w:fldCharType="end"/>
        </w:r>
      </w:hyperlink>
    </w:p>
    <w:p w14:paraId="03D4F855" w14:textId="6A5A77FA"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689" w:history="1">
        <w:r w:rsidRPr="0009222D">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Características ambientales</w:t>
        </w:r>
        <w:r>
          <w:rPr>
            <w:noProof/>
            <w:webHidden/>
          </w:rPr>
          <w:tab/>
        </w:r>
        <w:r>
          <w:rPr>
            <w:noProof/>
            <w:webHidden/>
          </w:rPr>
          <w:fldChar w:fldCharType="begin"/>
        </w:r>
        <w:r>
          <w:rPr>
            <w:noProof/>
            <w:webHidden/>
          </w:rPr>
          <w:instrText xml:space="preserve"> PAGEREF _Toc192665689 \h </w:instrText>
        </w:r>
        <w:r>
          <w:rPr>
            <w:noProof/>
            <w:webHidden/>
          </w:rPr>
        </w:r>
        <w:r>
          <w:rPr>
            <w:noProof/>
            <w:webHidden/>
          </w:rPr>
          <w:fldChar w:fldCharType="separate"/>
        </w:r>
        <w:r w:rsidR="0002078C">
          <w:rPr>
            <w:noProof/>
            <w:webHidden/>
          </w:rPr>
          <w:t>5</w:t>
        </w:r>
        <w:r>
          <w:rPr>
            <w:noProof/>
            <w:webHidden/>
          </w:rPr>
          <w:fldChar w:fldCharType="end"/>
        </w:r>
      </w:hyperlink>
    </w:p>
    <w:p w14:paraId="1C4797A4" w14:textId="0ADEA529"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690" w:history="1">
        <w:r w:rsidRPr="0009222D">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Características de la red</w:t>
        </w:r>
        <w:r>
          <w:rPr>
            <w:noProof/>
            <w:webHidden/>
          </w:rPr>
          <w:tab/>
        </w:r>
        <w:r>
          <w:rPr>
            <w:noProof/>
            <w:webHidden/>
          </w:rPr>
          <w:fldChar w:fldCharType="begin"/>
        </w:r>
        <w:r>
          <w:rPr>
            <w:noProof/>
            <w:webHidden/>
          </w:rPr>
          <w:instrText xml:space="preserve"> PAGEREF _Toc192665690 \h </w:instrText>
        </w:r>
        <w:r>
          <w:rPr>
            <w:noProof/>
            <w:webHidden/>
          </w:rPr>
        </w:r>
        <w:r>
          <w:rPr>
            <w:noProof/>
            <w:webHidden/>
          </w:rPr>
          <w:fldChar w:fldCharType="separate"/>
        </w:r>
        <w:r w:rsidR="0002078C">
          <w:rPr>
            <w:noProof/>
            <w:webHidden/>
          </w:rPr>
          <w:t>6</w:t>
        </w:r>
        <w:r>
          <w:rPr>
            <w:noProof/>
            <w:webHidden/>
          </w:rPr>
          <w:fldChar w:fldCharType="end"/>
        </w:r>
      </w:hyperlink>
    </w:p>
    <w:p w14:paraId="0191425A" w14:textId="4272DE5D"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691" w:history="1">
        <w:r w:rsidRPr="0009222D">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DISEÑO SÍSMICO</w:t>
        </w:r>
        <w:r>
          <w:rPr>
            <w:noProof/>
            <w:webHidden/>
          </w:rPr>
          <w:tab/>
        </w:r>
        <w:r>
          <w:rPr>
            <w:noProof/>
            <w:webHidden/>
          </w:rPr>
          <w:fldChar w:fldCharType="begin"/>
        </w:r>
        <w:r>
          <w:rPr>
            <w:noProof/>
            <w:webHidden/>
          </w:rPr>
          <w:instrText xml:space="preserve"> PAGEREF _Toc192665691 \h </w:instrText>
        </w:r>
        <w:r>
          <w:rPr>
            <w:noProof/>
            <w:webHidden/>
          </w:rPr>
        </w:r>
        <w:r>
          <w:rPr>
            <w:noProof/>
            <w:webHidden/>
          </w:rPr>
          <w:fldChar w:fldCharType="separate"/>
        </w:r>
        <w:r w:rsidR="0002078C">
          <w:rPr>
            <w:noProof/>
            <w:webHidden/>
          </w:rPr>
          <w:t>6</w:t>
        </w:r>
        <w:r>
          <w:rPr>
            <w:noProof/>
            <w:webHidden/>
          </w:rPr>
          <w:fldChar w:fldCharType="end"/>
        </w:r>
      </w:hyperlink>
    </w:p>
    <w:p w14:paraId="3CAB2D05" w14:textId="0808D31B"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692" w:history="1">
        <w:r w:rsidRPr="0009222D">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Características PARTICULARES</w:t>
        </w:r>
        <w:r>
          <w:rPr>
            <w:noProof/>
            <w:webHidden/>
          </w:rPr>
          <w:tab/>
        </w:r>
        <w:r>
          <w:rPr>
            <w:noProof/>
            <w:webHidden/>
          </w:rPr>
          <w:fldChar w:fldCharType="begin"/>
        </w:r>
        <w:r>
          <w:rPr>
            <w:noProof/>
            <w:webHidden/>
          </w:rPr>
          <w:instrText xml:space="preserve"> PAGEREF _Toc192665692 \h </w:instrText>
        </w:r>
        <w:r>
          <w:rPr>
            <w:noProof/>
            <w:webHidden/>
          </w:rPr>
        </w:r>
        <w:r>
          <w:rPr>
            <w:noProof/>
            <w:webHidden/>
          </w:rPr>
          <w:fldChar w:fldCharType="separate"/>
        </w:r>
        <w:r w:rsidR="0002078C">
          <w:rPr>
            <w:noProof/>
            <w:webHidden/>
          </w:rPr>
          <w:t>6</w:t>
        </w:r>
        <w:r>
          <w:rPr>
            <w:noProof/>
            <w:webHidden/>
          </w:rPr>
          <w:fldChar w:fldCharType="end"/>
        </w:r>
      </w:hyperlink>
    </w:p>
    <w:p w14:paraId="0DEAE6BF" w14:textId="2B6439E4"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3" w:history="1">
        <w:r w:rsidRPr="0009222D">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Requerimientos Constructivos</w:t>
        </w:r>
        <w:r>
          <w:rPr>
            <w:noProof/>
            <w:webHidden/>
          </w:rPr>
          <w:tab/>
        </w:r>
        <w:r>
          <w:rPr>
            <w:noProof/>
            <w:webHidden/>
          </w:rPr>
          <w:fldChar w:fldCharType="begin"/>
        </w:r>
        <w:r>
          <w:rPr>
            <w:noProof/>
            <w:webHidden/>
          </w:rPr>
          <w:instrText xml:space="preserve"> PAGEREF _Toc192665693 \h </w:instrText>
        </w:r>
        <w:r>
          <w:rPr>
            <w:noProof/>
            <w:webHidden/>
          </w:rPr>
        </w:r>
        <w:r>
          <w:rPr>
            <w:noProof/>
            <w:webHidden/>
          </w:rPr>
          <w:fldChar w:fldCharType="separate"/>
        </w:r>
        <w:r w:rsidR="0002078C">
          <w:rPr>
            <w:noProof/>
            <w:webHidden/>
          </w:rPr>
          <w:t>7</w:t>
        </w:r>
        <w:r>
          <w:rPr>
            <w:noProof/>
            <w:webHidden/>
          </w:rPr>
          <w:fldChar w:fldCharType="end"/>
        </w:r>
      </w:hyperlink>
    </w:p>
    <w:p w14:paraId="07A2E8BC" w14:textId="0CDAC3D2"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4" w:history="1">
        <w:r w:rsidRPr="0009222D">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Aspectos Mecánicos</w:t>
        </w:r>
        <w:r>
          <w:rPr>
            <w:noProof/>
            <w:webHidden/>
          </w:rPr>
          <w:tab/>
        </w:r>
        <w:r>
          <w:rPr>
            <w:noProof/>
            <w:webHidden/>
          </w:rPr>
          <w:fldChar w:fldCharType="begin"/>
        </w:r>
        <w:r>
          <w:rPr>
            <w:noProof/>
            <w:webHidden/>
          </w:rPr>
          <w:instrText xml:space="preserve"> PAGEREF _Toc192665694 \h </w:instrText>
        </w:r>
        <w:r>
          <w:rPr>
            <w:noProof/>
            <w:webHidden/>
          </w:rPr>
        </w:r>
        <w:r>
          <w:rPr>
            <w:noProof/>
            <w:webHidden/>
          </w:rPr>
          <w:fldChar w:fldCharType="separate"/>
        </w:r>
        <w:r w:rsidR="0002078C">
          <w:rPr>
            <w:noProof/>
            <w:webHidden/>
          </w:rPr>
          <w:t>8</w:t>
        </w:r>
        <w:r>
          <w:rPr>
            <w:noProof/>
            <w:webHidden/>
          </w:rPr>
          <w:fldChar w:fldCharType="end"/>
        </w:r>
      </w:hyperlink>
    </w:p>
    <w:p w14:paraId="0FC72262" w14:textId="224BA89B"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5" w:history="1">
        <w:r w:rsidRPr="0009222D">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Placa de características</w:t>
        </w:r>
        <w:r>
          <w:rPr>
            <w:noProof/>
            <w:webHidden/>
          </w:rPr>
          <w:tab/>
        </w:r>
        <w:r>
          <w:rPr>
            <w:noProof/>
            <w:webHidden/>
          </w:rPr>
          <w:fldChar w:fldCharType="begin"/>
        </w:r>
        <w:r>
          <w:rPr>
            <w:noProof/>
            <w:webHidden/>
          </w:rPr>
          <w:instrText xml:space="preserve"> PAGEREF _Toc192665695 \h </w:instrText>
        </w:r>
        <w:r>
          <w:rPr>
            <w:noProof/>
            <w:webHidden/>
          </w:rPr>
        </w:r>
        <w:r>
          <w:rPr>
            <w:noProof/>
            <w:webHidden/>
          </w:rPr>
          <w:fldChar w:fldCharType="separate"/>
        </w:r>
        <w:r w:rsidR="0002078C">
          <w:rPr>
            <w:noProof/>
            <w:webHidden/>
          </w:rPr>
          <w:t>8</w:t>
        </w:r>
        <w:r>
          <w:rPr>
            <w:noProof/>
            <w:webHidden/>
          </w:rPr>
          <w:fldChar w:fldCharType="end"/>
        </w:r>
      </w:hyperlink>
    </w:p>
    <w:p w14:paraId="657EB1E9" w14:textId="6FD46F29"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6" w:history="1">
        <w:r w:rsidRPr="0009222D">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Aisladores</w:t>
        </w:r>
        <w:r>
          <w:rPr>
            <w:noProof/>
            <w:webHidden/>
          </w:rPr>
          <w:tab/>
        </w:r>
        <w:r>
          <w:rPr>
            <w:noProof/>
            <w:webHidden/>
          </w:rPr>
          <w:fldChar w:fldCharType="begin"/>
        </w:r>
        <w:r>
          <w:rPr>
            <w:noProof/>
            <w:webHidden/>
          </w:rPr>
          <w:instrText xml:space="preserve"> PAGEREF _Toc192665696 \h </w:instrText>
        </w:r>
        <w:r>
          <w:rPr>
            <w:noProof/>
            <w:webHidden/>
          </w:rPr>
        </w:r>
        <w:r>
          <w:rPr>
            <w:noProof/>
            <w:webHidden/>
          </w:rPr>
          <w:fldChar w:fldCharType="separate"/>
        </w:r>
        <w:r w:rsidR="0002078C">
          <w:rPr>
            <w:noProof/>
            <w:webHidden/>
          </w:rPr>
          <w:t>8</w:t>
        </w:r>
        <w:r>
          <w:rPr>
            <w:noProof/>
            <w:webHidden/>
          </w:rPr>
          <w:fldChar w:fldCharType="end"/>
        </w:r>
      </w:hyperlink>
    </w:p>
    <w:p w14:paraId="487C2D35" w14:textId="3944B6AA"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7" w:history="1">
        <w:r w:rsidRPr="0009222D">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Tensión aplicada al Secundario</w:t>
        </w:r>
        <w:r>
          <w:rPr>
            <w:noProof/>
            <w:webHidden/>
          </w:rPr>
          <w:tab/>
        </w:r>
        <w:r>
          <w:rPr>
            <w:noProof/>
            <w:webHidden/>
          </w:rPr>
          <w:fldChar w:fldCharType="begin"/>
        </w:r>
        <w:r>
          <w:rPr>
            <w:noProof/>
            <w:webHidden/>
          </w:rPr>
          <w:instrText xml:space="preserve"> PAGEREF _Toc192665697 \h </w:instrText>
        </w:r>
        <w:r>
          <w:rPr>
            <w:noProof/>
            <w:webHidden/>
          </w:rPr>
        </w:r>
        <w:r>
          <w:rPr>
            <w:noProof/>
            <w:webHidden/>
          </w:rPr>
          <w:fldChar w:fldCharType="separate"/>
        </w:r>
        <w:r w:rsidR="0002078C">
          <w:rPr>
            <w:noProof/>
            <w:webHidden/>
          </w:rPr>
          <w:t>8</w:t>
        </w:r>
        <w:r>
          <w:rPr>
            <w:noProof/>
            <w:webHidden/>
          </w:rPr>
          <w:fldChar w:fldCharType="end"/>
        </w:r>
      </w:hyperlink>
    </w:p>
    <w:p w14:paraId="5EDF23DE" w14:textId="2467E41C"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8" w:history="1">
        <w:r w:rsidRPr="0009222D">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Terminales Primarios</w:t>
        </w:r>
        <w:r>
          <w:rPr>
            <w:noProof/>
            <w:webHidden/>
          </w:rPr>
          <w:tab/>
        </w:r>
        <w:r>
          <w:rPr>
            <w:noProof/>
            <w:webHidden/>
          </w:rPr>
          <w:fldChar w:fldCharType="begin"/>
        </w:r>
        <w:r>
          <w:rPr>
            <w:noProof/>
            <w:webHidden/>
          </w:rPr>
          <w:instrText xml:space="preserve"> PAGEREF _Toc192665698 \h </w:instrText>
        </w:r>
        <w:r>
          <w:rPr>
            <w:noProof/>
            <w:webHidden/>
          </w:rPr>
        </w:r>
        <w:r>
          <w:rPr>
            <w:noProof/>
            <w:webHidden/>
          </w:rPr>
          <w:fldChar w:fldCharType="separate"/>
        </w:r>
        <w:r w:rsidR="0002078C">
          <w:rPr>
            <w:noProof/>
            <w:webHidden/>
          </w:rPr>
          <w:t>8</w:t>
        </w:r>
        <w:r>
          <w:rPr>
            <w:noProof/>
            <w:webHidden/>
          </w:rPr>
          <w:fldChar w:fldCharType="end"/>
        </w:r>
      </w:hyperlink>
    </w:p>
    <w:p w14:paraId="316FDEC8" w14:textId="5871B85D"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699" w:history="1">
        <w:r w:rsidRPr="0009222D">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Terminales Secundarios</w:t>
        </w:r>
        <w:r>
          <w:rPr>
            <w:noProof/>
            <w:webHidden/>
          </w:rPr>
          <w:tab/>
        </w:r>
        <w:r>
          <w:rPr>
            <w:noProof/>
            <w:webHidden/>
          </w:rPr>
          <w:fldChar w:fldCharType="begin"/>
        </w:r>
        <w:r>
          <w:rPr>
            <w:noProof/>
            <w:webHidden/>
          </w:rPr>
          <w:instrText xml:space="preserve"> PAGEREF _Toc192665699 \h </w:instrText>
        </w:r>
        <w:r>
          <w:rPr>
            <w:noProof/>
            <w:webHidden/>
          </w:rPr>
        </w:r>
        <w:r>
          <w:rPr>
            <w:noProof/>
            <w:webHidden/>
          </w:rPr>
          <w:fldChar w:fldCharType="separate"/>
        </w:r>
        <w:r w:rsidR="0002078C">
          <w:rPr>
            <w:noProof/>
            <w:webHidden/>
          </w:rPr>
          <w:t>9</w:t>
        </w:r>
        <w:r>
          <w:rPr>
            <w:noProof/>
            <w:webHidden/>
          </w:rPr>
          <w:fldChar w:fldCharType="end"/>
        </w:r>
      </w:hyperlink>
    </w:p>
    <w:p w14:paraId="2BC25E0C" w14:textId="1AF9F2C2"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700" w:history="1">
        <w:r w:rsidRPr="0009222D">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Terminales neutros primarios</w:t>
        </w:r>
        <w:r>
          <w:rPr>
            <w:noProof/>
            <w:webHidden/>
          </w:rPr>
          <w:tab/>
        </w:r>
        <w:r>
          <w:rPr>
            <w:noProof/>
            <w:webHidden/>
          </w:rPr>
          <w:fldChar w:fldCharType="begin"/>
        </w:r>
        <w:r>
          <w:rPr>
            <w:noProof/>
            <w:webHidden/>
          </w:rPr>
          <w:instrText xml:space="preserve"> PAGEREF _Toc192665700 \h </w:instrText>
        </w:r>
        <w:r>
          <w:rPr>
            <w:noProof/>
            <w:webHidden/>
          </w:rPr>
        </w:r>
        <w:r>
          <w:rPr>
            <w:noProof/>
            <w:webHidden/>
          </w:rPr>
          <w:fldChar w:fldCharType="separate"/>
        </w:r>
        <w:r w:rsidR="0002078C">
          <w:rPr>
            <w:noProof/>
            <w:webHidden/>
          </w:rPr>
          <w:t>9</w:t>
        </w:r>
        <w:r>
          <w:rPr>
            <w:noProof/>
            <w:webHidden/>
          </w:rPr>
          <w:fldChar w:fldCharType="end"/>
        </w:r>
      </w:hyperlink>
    </w:p>
    <w:p w14:paraId="5A9EBF76" w14:textId="7203441C"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701" w:history="1">
        <w:r w:rsidRPr="0009222D">
          <w:rPr>
            <w:rStyle w:val="Hipervnculo"/>
            <w:noProof/>
          </w:rPr>
          <w:t>5.4.9</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Aceite</w:t>
        </w:r>
        <w:r>
          <w:rPr>
            <w:noProof/>
            <w:webHidden/>
          </w:rPr>
          <w:tab/>
        </w:r>
        <w:r>
          <w:rPr>
            <w:noProof/>
            <w:webHidden/>
          </w:rPr>
          <w:fldChar w:fldCharType="begin"/>
        </w:r>
        <w:r>
          <w:rPr>
            <w:noProof/>
            <w:webHidden/>
          </w:rPr>
          <w:instrText xml:space="preserve"> PAGEREF _Toc192665701 \h </w:instrText>
        </w:r>
        <w:r>
          <w:rPr>
            <w:noProof/>
            <w:webHidden/>
          </w:rPr>
        </w:r>
        <w:r>
          <w:rPr>
            <w:noProof/>
            <w:webHidden/>
          </w:rPr>
          <w:fldChar w:fldCharType="separate"/>
        </w:r>
        <w:r w:rsidR="0002078C">
          <w:rPr>
            <w:noProof/>
            <w:webHidden/>
          </w:rPr>
          <w:t>9</w:t>
        </w:r>
        <w:r>
          <w:rPr>
            <w:noProof/>
            <w:webHidden/>
          </w:rPr>
          <w:fldChar w:fldCharType="end"/>
        </w:r>
      </w:hyperlink>
    </w:p>
    <w:p w14:paraId="1723E830" w14:textId="25D30D6A"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702" w:history="1">
        <w:r w:rsidRPr="0009222D">
          <w:rPr>
            <w:rStyle w:val="Hipervnculo"/>
            <w:noProof/>
          </w:rPr>
          <w:t>5.4.10</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Respuesta Transiente</w:t>
        </w:r>
        <w:r>
          <w:rPr>
            <w:noProof/>
            <w:webHidden/>
          </w:rPr>
          <w:tab/>
        </w:r>
        <w:r>
          <w:rPr>
            <w:noProof/>
            <w:webHidden/>
          </w:rPr>
          <w:fldChar w:fldCharType="begin"/>
        </w:r>
        <w:r>
          <w:rPr>
            <w:noProof/>
            <w:webHidden/>
          </w:rPr>
          <w:instrText xml:space="preserve"> PAGEREF _Toc192665702 \h </w:instrText>
        </w:r>
        <w:r>
          <w:rPr>
            <w:noProof/>
            <w:webHidden/>
          </w:rPr>
        </w:r>
        <w:r>
          <w:rPr>
            <w:noProof/>
            <w:webHidden/>
          </w:rPr>
          <w:fldChar w:fldCharType="separate"/>
        </w:r>
        <w:r w:rsidR="0002078C">
          <w:rPr>
            <w:noProof/>
            <w:webHidden/>
          </w:rPr>
          <w:t>9</w:t>
        </w:r>
        <w:r>
          <w:rPr>
            <w:noProof/>
            <w:webHidden/>
          </w:rPr>
          <w:fldChar w:fldCharType="end"/>
        </w:r>
      </w:hyperlink>
    </w:p>
    <w:p w14:paraId="578F3681" w14:textId="6B2049C7" w:rsidR="00DF6B6F" w:rsidRDefault="00DF6B6F">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703" w:history="1">
        <w:r w:rsidRPr="0009222D">
          <w:rPr>
            <w:rStyle w:val="Hipervnculo"/>
            <w:noProof/>
          </w:rPr>
          <w:t>5.4.11</w:t>
        </w:r>
        <w:r>
          <w:rPr>
            <w:rFonts w:asciiTheme="minorHAnsi" w:eastAsiaTheme="minorEastAsia" w:hAnsiTheme="minorHAnsi" w:cstheme="minorBidi"/>
            <w:b w:val="0"/>
            <w:noProof/>
            <w:kern w:val="2"/>
            <w:sz w:val="24"/>
            <w:szCs w:val="24"/>
            <w:lang w:val="es-CO" w:eastAsia="es-CO"/>
            <w14:ligatures w14:val="standardContextual"/>
          </w:rPr>
          <w:tab/>
        </w:r>
        <w:r w:rsidRPr="0009222D">
          <w:rPr>
            <w:rStyle w:val="Hipervnculo"/>
            <w:noProof/>
          </w:rPr>
          <w:t>Accesorios</w:t>
        </w:r>
        <w:r>
          <w:rPr>
            <w:noProof/>
            <w:webHidden/>
          </w:rPr>
          <w:tab/>
        </w:r>
        <w:r>
          <w:rPr>
            <w:noProof/>
            <w:webHidden/>
          </w:rPr>
          <w:fldChar w:fldCharType="begin"/>
        </w:r>
        <w:r>
          <w:rPr>
            <w:noProof/>
            <w:webHidden/>
          </w:rPr>
          <w:instrText xml:space="preserve"> PAGEREF _Toc192665703 \h </w:instrText>
        </w:r>
        <w:r>
          <w:rPr>
            <w:noProof/>
            <w:webHidden/>
          </w:rPr>
        </w:r>
        <w:r>
          <w:rPr>
            <w:noProof/>
            <w:webHidden/>
          </w:rPr>
          <w:fldChar w:fldCharType="separate"/>
        </w:r>
        <w:r w:rsidR="0002078C">
          <w:rPr>
            <w:noProof/>
            <w:webHidden/>
          </w:rPr>
          <w:t>10</w:t>
        </w:r>
        <w:r>
          <w:rPr>
            <w:noProof/>
            <w:webHidden/>
          </w:rPr>
          <w:fldChar w:fldCharType="end"/>
        </w:r>
      </w:hyperlink>
    </w:p>
    <w:p w14:paraId="2C2ACE21" w14:textId="3AEDD95B"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704" w:history="1">
        <w:r w:rsidRPr="0009222D">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PRUEBAS Y ENSAYOS</w:t>
        </w:r>
        <w:r>
          <w:rPr>
            <w:noProof/>
            <w:webHidden/>
          </w:rPr>
          <w:tab/>
        </w:r>
        <w:r>
          <w:rPr>
            <w:noProof/>
            <w:webHidden/>
          </w:rPr>
          <w:fldChar w:fldCharType="begin"/>
        </w:r>
        <w:r>
          <w:rPr>
            <w:noProof/>
            <w:webHidden/>
          </w:rPr>
          <w:instrText xml:space="preserve"> PAGEREF _Toc192665704 \h </w:instrText>
        </w:r>
        <w:r>
          <w:rPr>
            <w:noProof/>
            <w:webHidden/>
          </w:rPr>
        </w:r>
        <w:r>
          <w:rPr>
            <w:noProof/>
            <w:webHidden/>
          </w:rPr>
          <w:fldChar w:fldCharType="separate"/>
        </w:r>
        <w:r w:rsidR="0002078C">
          <w:rPr>
            <w:noProof/>
            <w:webHidden/>
          </w:rPr>
          <w:t>12</w:t>
        </w:r>
        <w:r>
          <w:rPr>
            <w:noProof/>
            <w:webHidden/>
          </w:rPr>
          <w:fldChar w:fldCharType="end"/>
        </w:r>
      </w:hyperlink>
    </w:p>
    <w:p w14:paraId="0132849C" w14:textId="241439CB"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705" w:history="1">
        <w:r w:rsidRPr="0009222D">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Pruebas tipo</w:t>
        </w:r>
        <w:r>
          <w:rPr>
            <w:noProof/>
            <w:webHidden/>
          </w:rPr>
          <w:tab/>
        </w:r>
        <w:r>
          <w:rPr>
            <w:noProof/>
            <w:webHidden/>
          </w:rPr>
          <w:fldChar w:fldCharType="begin"/>
        </w:r>
        <w:r>
          <w:rPr>
            <w:noProof/>
            <w:webHidden/>
          </w:rPr>
          <w:instrText xml:space="preserve"> PAGEREF _Toc192665705 \h </w:instrText>
        </w:r>
        <w:r>
          <w:rPr>
            <w:noProof/>
            <w:webHidden/>
          </w:rPr>
        </w:r>
        <w:r>
          <w:rPr>
            <w:noProof/>
            <w:webHidden/>
          </w:rPr>
          <w:fldChar w:fldCharType="separate"/>
        </w:r>
        <w:r w:rsidR="0002078C">
          <w:rPr>
            <w:noProof/>
            <w:webHidden/>
          </w:rPr>
          <w:t>12</w:t>
        </w:r>
        <w:r>
          <w:rPr>
            <w:noProof/>
            <w:webHidden/>
          </w:rPr>
          <w:fldChar w:fldCharType="end"/>
        </w:r>
      </w:hyperlink>
    </w:p>
    <w:p w14:paraId="0A160621" w14:textId="2C5A5D55"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706" w:history="1">
        <w:r w:rsidRPr="0009222D">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Pruebas de Rutina</w:t>
        </w:r>
        <w:r>
          <w:rPr>
            <w:noProof/>
            <w:webHidden/>
          </w:rPr>
          <w:tab/>
        </w:r>
        <w:r>
          <w:rPr>
            <w:noProof/>
            <w:webHidden/>
          </w:rPr>
          <w:fldChar w:fldCharType="begin"/>
        </w:r>
        <w:r>
          <w:rPr>
            <w:noProof/>
            <w:webHidden/>
          </w:rPr>
          <w:instrText xml:space="preserve"> PAGEREF _Toc192665706 \h </w:instrText>
        </w:r>
        <w:r>
          <w:rPr>
            <w:noProof/>
            <w:webHidden/>
          </w:rPr>
        </w:r>
        <w:r>
          <w:rPr>
            <w:noProof/>
            <w:webHidden/>
          </w:rPr>
          <w:fldChar w:fldCharType="separate"/>
        </w:r>
        <w:r w:rsidR="0002078C">
          <w:rPr>
            <w:noProof/>
            <w:webHidden/>
          </w:rPr>
          <w:t>12</w:t>
        </w:r>
        <w:r>
          <w:rPr>
            <w:noProof/>
            <w:webHidden/>
          </w:rPr>
          <w:fldChar w:fldCharType="end"/>
        </w:r>
      </w:hyperlink>
    </w:p>
    <w:p w14:paraId="09F5CEF9" w14:textId="2B9ECFAA"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707" w:history="1">
        <w:r w:rsidRPr="0009222D">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REQUISITOS PARA EVITAR LA CORROSIÓN</w:t>
        </w:r>
        <w:r>
          <w:rPr>
            <w:noProof/>
            <w:webHidden/>
          </w:rPr>
          <w:tab/>
        </w:r>
        <w:r>
          <w:rPr>
            <w:noProof/>
            <w:webHidden/>
          </w:rPr>
          <w:fldChar w:fldCharType="begin"/>
        </w:r>
        <w:r>
          <w:rPr>
            <w:noProof/>
            <w:webHidden/>
          </w:rPr>
          <w:instrText xml:space="preserve"> PAGEREF _Toc192665707 \h </w:instrText>
        </w:r>
        <w:r>
          <w:rPr>
            <w:noProof/>
            <w:webHidden/>
          </w:rPr>
        </w:r>
        <w:r>
          <w:rPr>
            <w:noProof/>
            <w:webHidden/>
          </w:rPr>
          <w:fldChar w:fldCharType="separate"/>
        </w:r>
        <w:r w:rsidR="0002078C">
          <w:rPr>
            <w:noProof/>
            <w:webHidden/>
          </w:rPr>
          <w:t>13</w:t>
        </w:r>
        <w:r>
          <w:rPr>
            <w:noProof/>
            <w:webHidden/>
          </w:rPr>
          <w:fldChar w:fldCharType="end"/>
        </w:r>
      </w:hyperlink>
    </w:p>
    <w:p w14:paraId="3611E12A" w14:textId="167E1D6C"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708" w:history="1">
        <w:r w:rsidRPr="0009222D">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INFORMACIÓN A ENTREGAR POR EL FABRICANTE</w:t>
        </w:r>
        <w:r>
          <w:rPr>
            <w:noProof/>
            <w:webHidden/>
          </w:rPr>
          <w:tab/>
        </w:r>
        <w:r>
          <w:rPr>
            <w:noProof/>
            <w:webHidden/>
          </w:rPr>
          <w:fldChar w:fldCharType="begin"/>
        </w:r>
        <w:r>
          <w:rPr>
            <w:noProof/>
            <w:webHidden/>
          </w:rPr>
          <w:instrText xml:space="preserve"> PAGEREF _Toc192665708 \h </w:instrText>
        </w:r>
        <w:r>
          <w:rPr>
            <w:noProof/>
            <w:webHidden/>
          </w:rPr>
        </w:r>
        <w:r>
          <w:rPr>
            <w:noProof/>
            <w:webHidden/>
          </w:rPr>
          <w:fldChar w:fldCharType="separate"/>
        </w:r>
        <w:r w:rsidR="0002078C">
          <w:rPr>
            <w:noProof/>
            <w:webHidden/>
          </w:rPr>
          <w:t>13</w:t>
        </w:r>
        <w:r>
          <w:rPr>
            <w:noProof/>
            <w:webHidden/>
          </w:rPr>
          <w:fldChar w:fldCharType="end"/>
        </w:r>
      </w:hyperlink>
    </w:p>
    <w:p w14:paraId="66F7DB04" w14:textId="28043B3F"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709" w:history="1">
        <w:r w:rsidRPr="0009222D">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Documentación técnica</w:t>
        </w:r>
        <w:r>
          <w:rPr>
            <w:noProof/>
            <w:webHidden/>
          </w:rPr>
          <w:tab/>
        </w:r>
        <w:r>
          <w:rPr>
            <w:noProof/>
            <w:webHidden/>
          </w:rPr>
          <w:fldChar w:fldCharType="begin"/>
        </w:r>
        <w:r>
          <w:rPr>
            <w:noProof/>
            <w:webHidden/>
          </w:rPr>
          <w:instrText xml:space="preserve"> PAGEREF _Toc192665709 \h </w:instrText>
        </w:r>
        <w:r>
          <w:rPr>
            <w:noProof/>
            <w:webHidden/>
          </w:rPr>
        </w:r>
        <w:r>
          <w:rPr>
            <w:noProof/>
            <w:webHidden/>
          </w:rPr>
          <w:fldChar w:fldCharType="separate"/>
        </w:r>
        <w:r w:rsidR="0002078C">
          <w:rPr>
            <w:noProof/>
            <w:webHidden/>
          </w:rPr>
          <w:t>13</w:t>
        </w:r>
        <w:r>
          <w:rPr>
            <w:noProof/>
            <w:webHidden/>
          </w:rPr>
          <w:fldChar w:fldCharType="end"/>
        </w:r>
      </w:hyperlink>
    </w:p>
    <w:p w14:paraId="4D9A0703" w14:textId="4C002137" w:rsidR="00DF6B6F" w:rsidRDefault="00DF6B6F">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710" w:history="1">
        <w:r w:rsidRPr="0009222D">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09222D">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_Toc192665710 \h </w:instrText>
        </w:r>
        <w:r>
          <w:rPr>
            <w:noProof/>
            <w:webHidden/>
          </w:rPr>
        </w:r>
        <w:r>
          <w:rPr>
            <w:noProof/>
            <w:webHidden/>
          </w:rPr>
          <w:fldChar w:fldCharType="separate"/>
        </w:r>
        <w:r w:rsidR="0002078C">
          <w:rPr>
            <w:noProof/>
            <w:webHidden/>
          </w:rPr>
          <w:t>15</w:t>
        </w:r>
        <w:r>
          <w:rPr>
            <w:noProof/>
            <w:webHidden/>
          </w:rPr>
          <w:fldChar w:fldCharType="end"/>
        </w:r>
      </w:hyperlink>
    </w:p>
    <w:p w14:paraId="290BE0C6" w14:textId="768E4FC5"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711" w:history="1">
        <w:r w:rsidRPr="0009222D">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REQUERIMIENTOS DE CALIDAD</w:t>
        </w:r>
        <w:r>
          <w:rPr>
            <w:noProof/>
            <w:webHidden/>
          </w:rPr>
          <w:tab/>
        </w:r>
        <w:r>
          <w:rPr>
            <w:noProof/>
            <w:webHidden/>
          </w:rPr>
          <w:fldChar w:fldCharType="begin"/>
        </w:r>
        <w:r>
          <w:rPr>
            <w:noProof/>
            <w:webHidden/>
          </w:rPr>
          <w:instrText xml:space="preserve"> PAGEREF _Toc192665711 \h </w:instrText>
        </w:r>
        <w:r>
          <w:rPr>
            <w:noProof/>
            <w:webHidden/>
          </w:rPr>
        </w:r>
        <w:r>
          <w:rPr>
            <w:noProof/>
            <w:webHidden/>
          </w:rPr>
          <w:fldChar w:fldCharType="separate"/>
        </w:r>
        <w:r w:rsidR="0002078C">
          <w:rPr>
            <w:noProof/>
            <w:webHidden/>
          </w:rPr>
          <w:t>15</w:t>
        </w:r>
        <w:r>
          <w:rPr>
            <w:noProof/>
            <w:webHidden/>
          </w:rPr>
          <w:fldChar w:fldCharType="end"/>
        </w:r>
      </w:hyperlink>
    </w:p>
    <w:p w14:paraId="47BAC7DF" w14:textId="5D7E50F0" w:rsidR="00DF6B6F" w:rsidRDefault="00DF6B6F">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712" w:history="1">
        <w:r w:rsidRPr="0009222D">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09222D">
          <w:rPr>
            <w:rStyle w:val="Hipervnculo"/>
            <w:noProof/>
          </w:rPr>
          <w:t>AUTORIZACIÓN DE EXPEDICIÓN</w:t>
        </w:r>
        <w:r>
          <w:rPr>
            <w:noProof/>
            <w:webHidden/>
          </w:rPr>
          <w:tab/>
        </w:r>
        <w:r>
          <w:rPr>
            <w:noProof/>
            <w:webHidden/>
          </w:rPr>
          <w:fldChar w:fldCharType="begin"/>
        </w:r>
        <w:r>
          <w:rPr>
            <w:noProof/>
            <w:webHidden/>
          </w:rPr>
          <w:instrText xml:space="preserve"> PAGEREF _Toc192665712 \h </w:instrText>
        </w:r>
        <w:r>
          <w:rPr>
            <w:noProof/>
            <w:webHidden/>
          </w:rPr>
        </w:r>
        <w:r>
          <w:rPr>
            <w:noProof/>
            <w:webHidden/>
          </w:rPr>
          <w:fldChar w:fldCharType="separate"/>
        </w:r>
        <w:r w:rsidR="0002078C">
          <w:rPr>
            <w:noProof/>
            <w:webHidden/>
          </w:rPr>
          <w:t>15</w:t>
        </w:r>
        <w:r>
          <w:rPr>
            <w:noProof/>
            <w:webHidden/>
          </w:rPr>
          <w:fldChar w:fldCharType="end"/>
        </w:r>
      </w:hyperlink>
    </w:p>
    <w:p w14:paraId="01CE3A9B" w14:textId="63929BD6" w:rsidR="00C1167A" w:rsidRPr="009A7664" w:rsidRDefault="0024635A" w:rsidP="00D54203">
      <w:pPr>
        <w:tabs>
          <w:tab w:val="left" w:pos="709"/>
          <w:tab w:val="right" w:leader="dot" w:pos="9356"/>
        </w:tabs>
        <w:ind w:left="0" w:right="48"/>
        <w:rPr>
          <w:rFonts w:ascii="Arial" w:hAnsi="Arial" w:cs="Arial"/>
        </w:rPr>
      </w:pPr>
      <w:r w:rsidRPr="009A7664">
        <w:rPr>
          <w:rFonts w:ascii="Arial" w:hAnsi="Arial" w:cs="Arial"/>
          <w:b/>
          <w:bCs/>
          <w:caps/>
        </w:rPr>
        <w:fldChar w:fldCharType="end"/>
      </w:r>
    </w:p>
    <w:p w14:paraId="5FAAFFEF" w14:textId="77777777" w:rsidR="00800943" w:rsidRPr="009A7664" w:rsidRDefault="00C1167A" w:rsidP="007C2B8E">
      <w:pPr>
        <w:pStyle w:val="Ttulo1"/>
        <w:rPr>
          <w:rFonts w:cs="Arial"/>
        </w:rPr>
      </w:pPr>
      <w:r w:rsidRPr="009A7664">
        <w:rPr>
          <w:rFonts w:cs="Arial"/>
        </w:rPr>
        <w:br w:type="page"/>
      </w:r>
      <w:bookmarkStart w:id="0" w:name="_Toc121909089"/>
      <w:bookmarkStart w:id="1" w:name="_Toc192665683"/>
      <w:r w:rsidR="002936AD" w:rsidRPr="009A7664">
        <w:rPr>
          <w:rFonts w:cs="Arial"/>
        </w:rPr>
        <w:lastRenderedPageBreak/>
        <w:t>INTRODUCCIÓN</w:t>
      </w:r>
      <w:bookmarkEnd w:id="0"/>
      <w:bookmarkEnd w:id="1"/>
    </w:p>
    <w:p w14:paraId="394623C7" w14:textId="77777777" w:rsidR="00A301E2" w:rsidRPr="009A7664" w:rsidRDefault="00A301E2" w:rsidP="00A301E2">
      <w:pPr>
        <w:rPr>
          <w:rFonts w:ascii="Arial" w:hAnsi="Arial" w:cs="Arial"/>
        </w:rPr>
      </w:pPr>
      <w:bookmarkStart w:id="2" w:name="_Hlk189056544"/>
      <w:bookmarkStart w:id="3" w:name="_Hlk189115486"/>
      <w:bookmarkStart w:id="4" w:name="_Toc117846388"/>
      <w:bookmarkStart w:id="5" w:name="_Toc121909090"/>
      <w:bookmarkStart w:id="6" w:name="_Toc129271871"/>
      <w:bookmarkStart w:id="7" w:name="_Toc129273432"/>
      <w:bookmarkStart w:id="8" w:name="_Toc129273860"/>
      <w:r w:rsidRPr="009A7664">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5272B179" w14:textId="52D75472" w:rsidR="00145A64" w:rsidRPr="009A7664" w:rsidRDefault="00A301E2" w:rsidP="00A301E2">
      <w:pPr>
        <w:rPr>
          <w:rFonts w:ascii="Arial" w:hAnsi="Arial" w:cs="Arial"/>
        </w:rPr>
      </w:pPr>
      <w:r w:rsidRPr="009A7664">
        <w:rPr>
          <w:rFonts w:ascii="Arial" w:hAnsi="Arial" w:cs="Arial"/>
        </w:rPr>
        <w:t xml:space="preserve">Actualmente la subestación Roncacho cuenta con un patio de 220 kV en configuración interruptor y medio con equipos </w:t>
      </w:r>
      <w:proofErr w:type="spellStart"/>
      <w:r w:rsidRPr="009A7664">
        <w:rPr>
          <w:rFonts w:ascii="Arial" w:hAnsi="Arial" w:cs="Arial"/>
        </w:rPr>
        <w:t>AIS</w:t>
      </w:r>
      <w:proofErr w:type="spellEnd"/>
      <w:r w:rsidRPr="009A7664">
        <w:rPr>
          <w:rFonts w:ascii="Arial" w:hAnsi="Arial" w:cs="Arial"/>
        </w:rPr>
        <w:t xml:space="preserve"> y se conecta al Sistema Eléctrico Nacional mediante las líneas 1x220 kV Nueva Pozo Almonte – Roncacho y 1x220 kV Parinacota – Roncacho</w:t>
      </w:r>
      <w:bookmarkEnd w:id="3"/>
      <w:r w:rsidR="00145A64" w:rsidRPr="009A7664">
        <w:rPr>
          <w:rFonts w:ascii="Arial" w:hAnsi="Arial" w:cs="Arial"/>
        </w:rPr>
        <w:t>.</w:t>
      </w:r>
    </w:p>
    <w:p w14:paraId="150F5B3B" w14:textId="77777777" w:rsidR="002936AD" w:rsidRPr="009A7664" w:rsidRDefault="002936AD" w:rsidP="009C15A5">
      <w:pPr>
        <w:pStyle w:val="Ttulo1"/>
        <w:rPr>
          <w:rFonts w:cs="Arial"/>
        </w:rPr>
      </w:pPr>
      <w:bookmarkStart w:id="9" w:name="_Toc192665684"/>
      <w:r w:rsidRPr="009A7664">
        <w:rPr>
          <w:rFonts w:cs="Arial"/>
        </w:rPr>
        <w:t>OBJETO Y ALCANCES</w:t>
      </w:r>
      <w:bookmarkEnd w:id="4"/>
      <w:bookmarkEnd w:id="5"/>
      <w:bookmarkEnd w:id="6"/>
      <w:bookmarkEnd w:id="7"/>
      <w:bookmarkEnd w:id="8"/>
      <w:bookmarkEnd w:id="9"/>
    </w:p>
    <w:p w14:paraId="092BABF9" w14:textId="13EDD42D" w:rsidR="00A333CE" w:rsidRPr="009A7664" w:rsidRDefault="00A333CE" w:rsidP="00A333CE">
      <w:pPr>
        <w:rPr>
          <w:rFonts w:ascii="Arial" w:hAnsi="Arial" w:cs="Arial"/>
        </w:rPr>
      </w:pPr>
      <w:r w:rsidRPr="009A7664">
        <w:rPr>
          <w:rFonts w:ascii="Arial" w:hAnsi="Arial" w:cs="Arial"/>
        </w:rPr>
        <w:t xml:space="preserve">La presente Especificación Técnica General, en adelante EETT, tiene por objeto definir las condiciones generales para el suministro de los Transformadores de </w:t>
      </w:r>
      <w:r w:rsidR="00B5325A" w:rsidRPr="009A7664">
        <w:rPr>
          <w:rFonts w:ascii="Arial" w:hAnsi="Arial" w:cs="Arial"/>
        </w:rPr>
        <w:t>Tensión Capacitivo</w:t>
      </w:r>
      <w:r w:rsidRPr="009A7664">
        <w:rPr>
          <w:rFonts w:ascii="Arial" w:hAnsi="Arial" w:cs="Arial"/>
        </w:rPr>
        <w:t xml:space="preserve"> 220 kV para instalaciones de ENGIE. Esta especificación considera el diseño, fabricación</w:t>
      </w:r>
      <w:r w:rsidR="00A301E2" w:rsidRPr="009A7664">
        <w:rPr>
          <w:rFonts w:ascii="Arial" w:hAnsi="Arial" w:cs="Arial"/>
        </w:rPr>
        <w:t xml:space="preserve"> y</w:t>
      </w:r>
      <w:r w:rsidRPr="009A7664">
        <w:rPr>
          <w:rFonts w:ascii="Arial" w:hAnsi="Arial" w:cs="Arial"/>
        </w:rPr>
        <w:t xml:space="preserve"> pruebas en fábrica</w:t>
      </w:r>
      <w:r w:rsidR="00042080" w:rsidRPr="009A7664">
        <w:rPr>
          <w:rFonts w:ascii="Arial" w:hAnsi="Arial" w:cs="Arial"/>
        </w:rPr>
        <w:t>.</w:t>
      </w:r>
    </w:p>
    <w:p w14:paraId="6B711226" w14:textId="3D6A4C6F" w:rsidR="00A333CE" w:rsidRPr="009A7664" w:rsidRDefault="00A333CE" w:rsidP="00A333CE">
      <w:pPr>
        <w:rPr>
          <w:rFonts w:ascii="Arial" w:hAnsi="Arial" w:cs="Arial"/>
        </w:rPr>
      </w:pPr>
      <w:r w:rsidRPr="009A7664">
        <w:rPr>
          <w:rFonts w:ascii="Arial" w:hAnsi="Arial" w:cs="Arial"/>
        </w:rPr>
        <w:t>Cualquier discrepancia, conflicto o inconsistencia entre estas EETT y otros documentos, deberán ser comunicadas a ENGIE para su resolución, previo a la presentación de la oferta.</w:t>
      </w:r>
    </w:p>
    <w:p w14:paraId="6BD21976" w14:textId="77777777" w:rsidR="00A333CE" w:rsidRPr="009A7664" w:rsidRDefault="00A333CE" w:rsidP="00A333CE">
      <w:pPr>
        <w:rPr>
          <w:rFonts w:ascii="Arial" w:hAnsi="Arial" w:cs="Arial"/>
        </w:rPr>
      </w:pPr>
      <w:r w:rsidRPr="009A7664">
        <w:rPr>
          <w:rFonts w:ascii="Arial" w:hAnsi="Arial"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7627C62A" w14:textId="77777777" w:rsidR="00A333CE" w:rsidRPr="009A7664" w:rsidRDefault="00A333CE" w:rsidP="00A333CE">
      <w:pPr>
        <w:rPr>
          <w:rFonts w:ascii="Arial" w:hAnsi="Arial" w:cs="Arial"/>
        </w:rPr>
      </w:pPr>
      <w:r w:rsidRPr="009A7664">
        <w:rPr>
          <w:rFonts w:ascii="Arial" w:hAnsi="Arial" w:cs="Arial"/>
        </w:rPr>
        <w:t>Se considera también incluido dentro del suministro:</w:t>
      </w:r>
    </w:p>
    <w:p w14:paraId="6EEA34AA" w14:textId="77777777" w:rsidR="00A333CE" w:rsidRPr="009A7664" w:rsidRDefault="00A333CE" w:rsidP="00A333CE">
      <w:pPr>
        <w:pStyle w:val="Parrafolistavieta"/>
        <w:rPr>
          <w:rFonts w:ascii="Arial" w:hAnsi="Arial"/>
        </w:rPr>
      </w:pPr>
      <w:r w:rsidRPr="009A7664">
        <w:rPr>
          <w:rFonts w:ascii="Arial" w:hAnsi="Arial"/>
        </w:rPr>
        <w:t xml:space="preserve">Ingeniería, diseño, fabricación y suministro de los transformadores de </w:t>
      </w:r>
      <w:r w:rsidR="000124F6" w:rsidRPr="009A7664">
        <w:rPr>
          <w:rFonts w:ascii="Arial" w:hAnsi="Arial"/>
        </w:rPr>
        <w:t>tensión</w:t>
      </w:r>
      <w:r w:rsidRPr="009A7664">
        <w:rPr>
          <w:rFonts w:ascii="Arial" w:hAnsi="Arial"/>
        </w:rPr>
        <w:t>.</w:t>
      </w:r>
    </w:p>
    <w:p w14:paraId="29F33DE4" w14:textId="5D584E7E" w:rsidR="00A333CE" w:rsidRPr="009A7664" w:rsidRDefault="00A333CE" w:rsidP="00A333CE">
      <w:pPr>
        <w:pStyle w:val="Parrafolistavieta"/>
        <w:rPr>
          <w:rFonts w:ascii="Arial" w:hAnsi="Arial"/>
        </w:rPr>
      </w:pPr>
      <w:r w:rsidRPr="009A7664">
        <w:rPr>
          <w:rFonts w:ascii="Arial" w:hAnsi="Arial"/>
        </w:rPr>
        <w:t>Todos los elementos necesarios para el montaje y correcta operación de los equipos, incluyendo los materiales de consumo que sean necesarios para el montaje</w:t>
      </w:r>
      <w:r w:rsidR="00A301E2" w:rsidRPr="009A7664">
        <w:rPr>
          <w:rFonts w:ascii="Arial" w:hAnsi="Arial"/>
        </w:rPr>
        <w:t xml:space="preserve"> y </w:t>
      </w:r>
      <w:r w:rsidRPr="009A7664">
        <w:rPr>
          <w:rFonts w:ascii="Arial" w:hAnsi="Arial"/>
        </w:rPr>
        <w:t>puesta en servicio</w:t>
      </w:r>
      <w:r w:rsidR="00A301E2" w:rsidRPr="009A7664">
        <w:rPr>
          <w:rFonts w:ascii="Arial" w:hAnsi="Arial"/>
        </w:rPr>
        <w:t>.</w:t>
      </w:r>
    </w:p>
    <w:p w14:paraId="739A2F76" w14:textId="77777777" w:rsidR="00A333CE" w:rsidRPr="009A7664" w:rsidRDefault="00A333CE" w:rsidP="00A333CE">
      <w:pPr>
        <w:pStyle w:val="Parrafolistavieta"/>
        <w:rPr>
          <w:rFonts w:ascii="Arial" w:hAnsi="Arial"/>
        </w:rPr>
      </w:pPr>
      <w:r w:rsidRPr="009A7664">
        <w:rPr>
          <w:rFonts w:ascii="Arial" w:hAnsi="Arial"/>
        </w:rPr>
        <w:t xml:space="preserve">Los planos, catálogos, memorias de cálculo, informes de pruebas, manuales de montaje y mantenimiento, protocolos de pruebas de fábrica y toda la información técnica solicitada en esta especificación e </w:t>
      </w:r>
      <w:proofErr w:type="spellStart"/>
      <w:r w:rsidRPr="009A7664">
        <w:rPr>
          <w:rFonts w:ascii="Arial" w:hAnsi="Arial"/>
        </w:rPr>
        <w:t>infotecnica</w:t>
      </w:r>
      <w:proofErr w:type="spellEnd"/>
      <w:r w:rsidRPr="009A7664">
        <w:rPr>
          <w:rFonts w:ascii="Arial" w:hAnsi="Arial"/>
        </w:rPr>
        <w:t>.</w:t>
      </w:r>
    </w:p>
    <w:p w14:paraId="7D1BC7B0" w14:textId="77777777" w:rsidR="00A333CE" w:rsidRPr="009A7664" w:rsidRDefault="00A333CE" w:rsidP="00A333CE">
      <w:pPr>
        <w:rPr>
          <w:rFonts w:ascii="Arial" w:hAnsi="Arial" w:cs="Arial"/>
        </w:rPr>
      </w:pPr>
      <w:r w:rsidRPr="009A7664">
        <w:rPr>
          <w:rFonts w:ascii="Arial" w:hAnsi="Arial" w:cs="Arial"/>
        </w:rPr>
        <w:t>Asimismo, el alcance debe contemplar los siguientes servicios:</w:t>
      </w:r>
    </w:p>
    <w:p w14:paraId="02FBFCA0" w14:textId="77777777" w:rsidR="00A333CE" w:rsidRPr="009A7664" w:rsidRDefault="00A333CE" w:rsidP="00A333CE">
      <w:pPr>
        <w:pStyle w:val="Parrafolistavieta"/>
        <w:rPr>
          <w:rFonts w:ascii="Arial" w:hAnsi="Arial"/>
        </w:rPr>
      </w:pPr>
      <w:r w:rsidRPr="009A7664">
        <w:rPr>
          <w:rFonts w:ascii="Arial" w:hAnsi="Arial"/>
        </w:rPr>
        <w:t>Entrega en sitio.</w:t>
      </w:r>
    </w:p>
    <w:p w14:paraId="181748D0" w14:textId="77777777" w:rsidR="00A333CE" w:rsidRPr="009A7664" w:rsidRDefault="00A333CE" w:rsidP="00A333CE">
      <w:pPr>
        <w:pStyle w:val="Parrafolistavieta"/>
        <w:rPr>
          <w:rFonts w:ascii="Arial" w:hAnsi="Arial"/>
        </w:rPr>
      </w:pPr>
      <w:r w:rsidRPr="009A7664">
        <w:rPr>
          <w:rFonts w:ascii="Arial" w:hAnsi="Arial"/>
        </w:rPr>
        <w:t>Pruebas en fábrica.</w:t>
      </w:r>
    </w:p>
    <w:p w14:paraId="5051205E" w14:textId="77777777" w:rsidR="00A333CE" w:rsidRPr="009A7664" w:rsidRDefault="00A333CE" w:rsidP="00A333CE">
      <w:pPr>
        <w:pStyle w:val="Parrafolistavieta"/>
        <w:rPr>
          <w:rFonts w:ascii="Arial" w:hAnsi="Arial"/>
        </w:rPr>
      </w:pPr>
      <w:r w:rsidRPr="009A7664">
        <w:rPr>
          <w:rFonts w:ascii="Arial" w:hAnsi="Arial"/>
        </w:rPr>
        <w:t>Certificados de pruebas tipo.</w:t>
      </w:r>
    </w:p>
    <w:p w14:paraId="60E9C2FC" w14:textId="77777777" w:rsidR="00B755F2" w:rsidRPr="009A7664" w:rsidRDefault="00B755F2" w:rsidP="00B755F2">
      <w:pPr>
        <w:pStyle w:val="Parrafolistavieta"/>
        <w:numPr>
          <w:ilvl w:val="0"/>
          <w:numId w:val="0"/>
        </w:numPr>
        <w:rPr>
          <w:rFonts w:ascii="Arial" w:hAnsi="Arial"/>
        </w:rPr>
      </w:pPr>
    </w:p>
    <w:p w14:paraId="1D915F9B" w14:textId="004ECD65" w:rsidR="00B755F2" w:rsidRPr="009A7664" w:rsidRDefault="00B755F2" w:rsidP="00B755F2">
      <w:pPr>
        <w:pStyle w:val="Ttulo2"/>
      </w:pPr>
      <w:bookmarkStart w:id="10" w:name="_Toc192665685"/>
      <w:r w:rsidRPr="009A7664">
        <w:lastRenderedPageBreak/>
        <w:t>Desviaciones</w:t>
      </w:r>
      <w:bookmarkEnd w:id="10"/>
    </w:p>
    <w:p w14:paraId="47B25397" w14:textId="77777777" w:rsidR="00B755F2" w:rsidRPr="009A7664" w:rsidRDefault="00B755F2" w:rsidP="00B755F2">
      <w:pPr>
        <w:rPr>
          <w:rFonts w:ascii="Arial" w:hAnsi="Arial" w:cs="Arial"/>
        </w:rPr>
      </w:pPr>
      <w:r w:rsidRPr="009A7664">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1519805F" w14:textId="120A2E40" w:rsidR="00B755F2" w:rsidRPr="009A7664" w:rsidRDefault="00B755F2" w:rsidP="00B755F2">
      <w:pPr>
        <w:rPr>
          <w:rFonts w:ascii="Arial" w:hAnsi="Arial" w:cs="Arial"/>
        </w:rPr>
      </w:pPr>
      <w:r w:rsidRPr="009A7664">
        <w:rPr>
          <w:rFonts w:ascii="Arial" w:hAnsi="Arial" w:cs="Arial"/>
        </w:rPr>
        <w:t>Si nada se indica, se dará por entendido un completo acuerdo con esta especificación, sobre cuyas bases se exigirá un total cumplimiento.</w:t>
      </w:r>
    </w:p>
    <w:p w14:paraId="53538798" w14:textId="77777777" w:rsidR="00800943" w:rsidRPr="009A7664" w:rsidRDefault="00800943" w:rsidP="00EA5D15">
      <w:pPr>
        <w:pStyle w:val="Ttulo1"/>
        <w:rPr>
          <w:rFonts w:cs="Arial"/>
        </w:rPr>
      </w:pPr>
      <w:bookmarkStart w:id="11" w:name="_Toc252540506"/>
      <w:bookmarkStart w:id="12" w:name="_Toc256069103"/>
      <w:bookmarkStart w:id="13" w:name="_Toc121909091"/>
      <w:bookmarkStart w:id="14" w:name="_Toc129271872"/>
      <w:bookmarkStart w:id="15" w:name="_Toc129273433"/>
      <w:bookmarkStart w:id="16" w:name="_Toc129273861"/>
      <w:bookmarkStart w:id="17" w:name="_Toc192665686"/>
      <w:r w:rsidRPr="009A7664">
        <w:rPr>
          <w:rFonts w:cs="Arial"/>
        </w:rPr>
        <w:t>NORMAS</w:t>
      </w:r>
      <w:r w:rsidRPr="009A7664">
        <w:rPr>
          <w:rFonts w:cs="Arial"/>
          <w:lang w:val="en-GB"/>
        </w:rPr>
        <w:t xml:space="preserve"> Y </w:t>
      </w:r>
      <w:r w:rsidRPr="009A7664">
        <w:rPr>
          <w:rFonts w:cs="Arial"/>
        </w:rPr>
        <w:t>CÓDIGOS</w:t>
      </w:r>
      <w:bookmarkEnd w:id="11"/>
      <w:bookmarkEnd w:id="12"/>
      <w:bookmarkEnd w:id="13"/>
      <w:bookmarkEnd w:id="14"/>
      <w:bookmarkEnd w:id="15"/>
      <w:bookmarkEnd w:id="16"/>
      <w:bookmarkEnd w:id="17"/>
    </w:p>
    <w:p w14:paraId="0EF42A83" w14:textId="77777777" w:rsidR="00B755F2" w:rsidRPr="009A7664" w:rsidRDefault="00B755F2" w:rsidP="00B755F2">
      <w:pPr>
        <w:rPr>
          <w:rFonts w:ascii="Arial" w:hAnsi="Arial" w:cs="Arial"/>
        </w:rPr>
      </w:pPr>
      <w:bookmarkStart w:id="18" w:name="_Hlk189115785"/>
      <w:bookmarkStart w:id="19" w:name="_Hlk189115263"/>
      <w:r w:rsidRPr="009A7664">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480F980A" w14:textId="77777777" w:rsidR="00B755F2" w:rsidRPr="009A7664" w:rsidRDefault="00B755F2" w:rsidP="00B755F2">
      <w:pPr>
        <w:rPr>
          <w:rFonts w:ascii="Arial" w:hAnsi="Arial" w:cs="Arial"/>
        </w:rPr>
      </w:pPr>
      <w:r w:rsidRPr="009A7664">
        <w:rPr>
          <w:rFonts w:ascii="Arial" w:hAnsi="Arial" w:cs="Arial"/>
        </w:rPr>
        <w:t>A continuación, son señaladas las principales cláusulas y normas que se pueden utilizar para la elaboración del suministro:</w:t>
      </w:r>
      <w:bookmarkEnd w:id="18"/>
    </w:p>
    <w:bookmarkEnd w:id="19"/>
    <w:p w14:paraId="13B30FC4" w14:textId="28A35F77" w:rsidR="00B5325A" w:rsidRDefault="00B5325A" w:rsidP="00B5325A">
      <w:pPr>
        <w:pStyle w:val="Default"/>
        <w:numPr>
          <w:ilvl w:val="0"/>
          <w:numId w:val="16"/>
        </w:numPr>
        <w:spacing w:after="15"/>
        <w:ind w:left="924" w:hanging="357"/>
        <w:rPr>
          <w:sz w:val="22"/>
          <w:szCs w:val="22"/>
          <w:lang w:val="en-US"/>
        </w:rPr>
      </w:pPr>
      <w:r w:rsidRPr="009A7664">
        <w:rPr>
          <w:sz w:val="22"/>
          <w:szCs w:val="22"/>
          <w:lang w:val="en-US"/>
        </w:rPr>
        <w:t>IEC 61869-1</w:t>
      </w:r>
      <w:r w:rsidR="00DF6B6F">
        <w:rPr>
          <w:sz w:val="22"/>
          <w:szCs w:val="22"/>
          <w:lang w:val="en-US"/>
        </w:rPr>
        <w:t xml:space="preserve">: </w:t>
      </w:r>
      <w:r w:rsidRPr="009A7664">
        <w:rPr>
          <w:sz w:val="22"/>
          <w:szCs w:val="22"/>
          <w:lang w:val="en-US"/>
        </w:rPr>
        <w:t xml:space="preserve">Instrument transformers - Part 1: General requirements. </w:t>
      </w:r>
    </w:p>
    <w:p w14:paraId="67A8DD12" w14:textId="4E8DC48C" w:rsidR="009A7664" w:rsidRPr="009A7664" w:rsidRDefault="009A7664" w:rsidP="009A7664">
      <w:pPr>
        <w:pStyle w:val="Default"/>
        <w:numPr>
          <w:ilvl w:val="0"/>
          <w:numId w:val="16"/>
        </w:numPr>
        <w:spacing w:after="15"/>
        <w:ind w:left="924" w:hanging="357"/>
        <w:rPr>
          <w:sz w:val="22"/>
          <w:szCs w:val="22"/>
          <w:lang w:val="en-US"/>
        </w:rPr>
      </w:pPr>
      <w:r w:rsidRPr="009A7664">
        <w:rPr>
          <w:sz w:val="22"/>
          <w:szCs w:val="22"/>
          <w:lang w:val="en-US"/>
        </w:rPr>
        <w:t>IEC 61869-</w:t>
      </w:r>
      <w:r>
        <w:rPr>
          <w:sz w:val="22"/>
          <w:szCs w:val="22"/>
          <w:lang w:val="en-US"/>
        </w:rPr>
        <w:t>3</w:t>
      </w:r>
      <w:r w:rsidR="00DF6B6F">
        <w:rPr>
          <w:sz w:val="22"/>
          <w:szCs w:val="22"/>
          <w:lang w:val="en-US"/>
        </w:rPr>
        <w:t xml:space="preserve">: </w:t>
      </w:r>
      <w:r w:rsidRPr="009A7664">
        <w:rPr>
          <w:sz w:val="22"/>
          <w:szCs w:val="22"/>
          <w:lang w:val="en-US"/>
        </w:rPr>
        <w:t>Instrument transformers - Part 3: Additional requirements for inductive voltage transformers</w:t>
      </w:r>
      <w:r w:rsidR="00DF6B6F">
        <w:rPr>
          <w:sz w:val="22"/>
          <w:szCs w:val="22"/>
          <w:lang w:val="en-US"/>
        </w:rPr>
        <w:t>.</w:t>
      </w:r>
      <w:r w:rsidRPr="009A7664">
        <w:rPr>
          <w:sz w:val="22"/>
          <w:szCs w:val="22"/>
          <w:lang w:val="en-US"/>
        </w:rPr>
        <w:t xml:space="preserve"> </w:t>
      </w:r>
    </w:p>
    <w:p w14:paraId="57709CD5" w14:textId="0C62E7A3"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61869-</w:t>
      </w:r>
      <w:r w:rsidR="00DF6B6F">
        <w:rPr>
          <w:sz w:val="22"/>
          <w:szCs w:val="22"/>
          <w:lang w:val="en-US"/>
        </w:rPr>
        <w:t xml:space="preserve">5: </w:t>
      </w:r>
      <w:r w:rsidRPr="009A7664">
        <w:rPr>
          <w:sz w:val="22"/>
          <w:szCs w:val="22"/>
          <w:lang w:val="en-US"/>
        </w:rPr>
        <w:t xml:space="preserve">Instrument transformers - Part 5: Additional requirements for capacitor voltage transformers. </w:t>
      </w:r>
    </w:p>
    <w:p w14:paraId="163D6DED" w14:textId="232C1E46"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60168</w:t>
      </w:r>
      <w:r w:rsidR="00DF6B6F">
        <w:rPr>
          <w:sz w:val="22"/>
          <w:szCs w:val="22"/>
          <w:lang w:val="en-US"/>
        </w:rPr>
        <w:t xml:space="preserve">: </w:t>
      </w:r>
      <w:r w:rsidRPr="009A7664">
        <w:rPr>
          <w:sz w:val="22"/>
          <w:szCs w:val="22"/>
          <w:lang w:val="en-US"/>
        </w:rPr>
        <w:t xml:space="preserve">Tests on indoor and outdoor post insulators of ceramic material or glass for systems with nominal voltages greater than 1000 V. </w:t>
      </w:r>
    </w:p>
    <w:p w14:paraId="4DAEC8B5" w14:textId="0F3D5A1F"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60068-3-3</w:t>
      </w:r>
      <w:r w:rsidR="00DF6B6F">
        <w:rPr>
          <w:sz w:val="22"/>
          <w:szCs w:val="22"/>
          <w:lang w:val="en-US"/>
        </w:rPr>
        <w:t xml:space="preserve">: </w:t>
      </w:r>
      <w:r w:rsidRPr="009A7664">
        <w:rPr>
          <w:sz w:val="22"/>
          <w:szCs w:val="22"/>
          <w:lang w:val="en-US"/>
        </w:rPr>
        <w:t xml:space="preserve">Environmental testing part 3: Guidance Seismic Test Methods for </w:t>
      </w:r>
      <w:proofErr w:type="spellStart"/>
      <w:r w:rsidRPr="009A7664">
        <w:rPr>
          <w:sz w:val="22"/>
          <w:szCs w:val="22"/>
          <w:lang w:val="en-US"/>
        </w:rPr>
        <w:t>equipments</w:t>
      </w:r>
      <w:proofErr w:type="spellEnd"/>
      <w:r w:rsidRPr="009A7664">
        <w:rPr>
          <w:sz w:val="22"/>
          <w:szCs w:val="22"/>
          <w:lang w:val="en-US"/>
        </w:rPr>
        <w:t xml:space="preserve">. </w:t>
      </w:r>
    </w:p>
    <w:p w14:paraId="455696A7" w14:textId="10B2EB2E"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60137</w:t>
      </w:r>
      <w:r w:rsidR="00DF6B6F">
        <w:rPr>
          <w:sz w:val="22"/>
          <w:szCs w:val="22"/>
          <w:lang w:val="en-US"/>
        </w:rPr>
        <w:t xml:space="preserve">: </w:t>
      </w:r>
      <w:r w:rsidRPr="009A7664">
        <w:rPr>
          <w:sz w:val="22"/>
          <w:szCs w:val="22"/>
          <w:lang w:val="en-US"/>
        </w:rPr>
        <w:t xml:space="preserve">Insulated bushings for alternating voltages above 1000 V. </w:t>
      </w:r>
    </w:p>
    <w:p w14:paraId="25DE68C6" w14:textId="2B549C7D" w:rsidR="00B5325A" w:rsidRPr="009A7664" w:rsidRDefault="00B5325A" w:rsidP="00042080">
      <w:pPr>
        <w:pStyle w:val="Default"/>
        <w:numPr>
          <w:ilvl w:val="0"/>
          <w:numId w:val="16"/>
        </w:numPr>
        <w:spacing w:after="15"/>
        <w:ind w:left="924" w:hanging="357"/>
        <w:rPr>
          <w:sz w:val="22"/>
          <w:szCs w:val="22"/>
          <w:lang w:val="en-US"/>
        </w:rPr>
      </w:pPr>
      <w:r w:rsidRPr="009A7664">
        <w:rPr>
          <w:sz w:val="22"/>
          <w:szCs w:val="22"/>
          <w:lang w:val="en-US"/>
        </w:rPr>
        <w:t>IEC 62271-20</w:t>
      </w:r>
      <w:r w:rsidR="00042080" w:rsidRPr="009A7664">
        <w:rPr>
          <w:sz w:val="22"/>
          <w:szCs w:val="22"/>
          <w:lang w:val="en-US"/>
        </w:rPr>
        <w:t>3</w:t>
      </w:r>
      <w:r w:rsidR="00DF6B6F">
        <w:rPr>
          <w:sz w:val="22"/>
          <w:szCs w:val="22"/>
          <w:lang w:val="en-US"/>
        </w:rPr>
        <w:t xml:space="preserve">: </w:t>
      </w:r>
      <w:r w:rsidR="00042080" w:rsidRPr="009A7664">
        <w:rPr>
          <w:sz w:val="22"/>
          <w:szCs w:val="22"/>
          <w:lang w:val="en-US"/>
        </w:rPr>
        <w:t xml:space="preserve">High-voltage switchgear and </w:t>
      </w:r>
      <w:proofErr w:type="spellStart"/>
      <w:r w:rsidR="00042080" w:rsidRPr="009A7664">
        <w:rPr>
          <w:sz w:val="22"/>
          <w:szCs w:val="22"/>
          <w:lang w:val="en-US"/>
        </w:rPr>
        <w:t>controlgear</w:t>
      </w:r>
      <w:proofErr w:type="spellEnd"/>
      <w:r w:rsidR="00042080" w:rsidRPr="009A7664">
        <w:rPr>
          <w:sz w:val="22"/>
          <w:szCs w:val="22"/>
          <w:lang w:val="en-US"/>
        </w:rPr>
        <w:t xml:space="preserve"> - Part 203: AC gas-insulated metal-enclosed switchgear for rated voltages above 52 kV</w:t>
      </w:r>
      <w:r w:rsidRPr="009A7664">
        <w:rPr>
          <w:sz w:val="22"/>
          <w:szCs w:val="22"/>
          <w:lang w:val="en-US"/>
        </w:rPr>
        <w:t xml:space="preserve">. </w:t>
      </w:r>
    </w:p>
    <w:p w14:paraId="6066412E" w14:textId="70475D77"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60273</w:t>
      </w:r>
      <w:r w:rsidR="00DF6B6F">
        <w:rPr>
          <w:sz w:val="22"/>
          <w:szCs w:val="22"/>
          <w:lang w:val="en-US"/>
        </w:rPr>
        <w:t xml:space="preserve">: </w:t>
      </w:r>
      <w:r w:rsidRPr="009A7664">
        <w:rPr>
          <w:sz w:val="22"/>
          <w:szCs w:val="22"/>
          <w:lang w:val="en-US"/>
        </w:rPr>
        <w:t xml:space="preserve">Characteristic of indoor and outdoor post insulators for systems with nominal voltages greater than 1000 V. </w:t>
      </w:r>
    </w:p>
    <w:p w14:paraId="4DDF65F7" w14:textId="360FB530"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TS 60815-1</w:t>
      </w:r>
      <w:r w:rsidR="00DF6B6F">
        <w:rPr>
          <w:sz w:val="22"/>
          <w:szCs w:val="22"/>
          <w:lang w:val="en-US"/>
        </w:rPr>
        <w:t xml:space="preserve">: </w:t>
      </w:r>
      <w:r w:rsidRPr="009A7664">
        <w:rPr>
          <w:sz w:val="22"/>
          <w:szCs w:val="22"/>
          <w:lang w:val="en-US"/>
        </w:rPr>
        <w:t xml:space="preserve">Selection and dimensioning of high-voltage insulators intended for use in polluted conditions - Part 1: Definitions, information and general principles. </w:t>
      </w:r>
    </w:p>
    <w:p w14:paraId="0E578FEC" w14:textId="6A783574"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TS 60815-2</w:t>
      </w:r>
      <w:r w:rsidR="00DF6B6F">
        <w:rPr>
          <w:sz w:val="22"/>
          <w:szCs w:val="22"/>
          <w:lang w:val="en-US"/>
        </w:rPr>
        <w:t xml:space="preserve">: </w:t>
      </w:r>
      <w:r w:rsidRPr="009A7664">
        <w:rPr>
          <w:sz w:val="22"/>
          <w:szCs w:val="22"/>
          <w:lang w:val="en-US"/>
        </w:rPr>
        <w:t xml:space="preserve">Selection and dimensioning of high-voltage insulators intended for use in polluted conditions - Part 2: Ceramic and glass insulators for </w:t>
      </w:r>
      <w:proofErr w:type="spellStart"/>
      <w:r w:rsidRPr="009A7664">
        <w:rPr>
          <w:sz w:val="22"/>
          <w:szCs w:val="22"/>
          <w:lang w:val="en-US"/>
        </w:rPr>
        <w:t>a.c.</w:t>
      </w:r>
      <w:proofErr w:type="spellEnd"/>
      <w:r w:rsidRPr="009A7664">
        <w:rPr>
          <w:sz w:val="22"/>
          <w:szCs w:val="22"/>
          <w:lang w:val="en-US"/>
        </w:rPr>
        <w:t xml:space="preserve"> systems. </w:t>
      </w:r>
    </w:p>
    <w:p w14:paraId="50390662" w14:textId="7BFA8EED"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60270</w:t>
      </w:r>
      <w:r w:rsidR="00DF6B6F">
        <w:rPr>
          <w:sz w:val="22"/>
          <w:szCs w:val="22"/>
          <w:lang w:val="en-US"/>
        </w:rPr>
        <w:t xml:space="preserve">: </w:t>
      </w:r>
      <w:r w:rsidRPr="009A7664">
        <w:rPr>
          <w:sz w:val="22"/>
          <w:szCs w:val="22"/>
          <w:lang w:val="en-US"/>
        </w:rPr>
        <w:t xml:space="preserve">High-voltage test techniques - Partial discharge measurements. </w:t>
      </w:r>
    </w:p>
    <w:p w14:paraId="36B6B98A" w14:textId="445B4028"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IEC 62155</w:t>
      </w:r>
      <w:r w:rsidR="00DF6B6F">
        <w:rPr>
          <w:sz w:val="22"/>
          <w:szCs w:val="22"/>
          <w:lang w:val="en-US"/>
        </w:rPr>
        <w:t xml:space="preserve">: </w:t>
      </w:r>
      <w:r w:rsidRPr="009A7664">
        <w:rPr>
          <w:sz w:val="22"/>
          <w:szCs w:val="22"/>
          <w:lang w:val="en-US"/>
        </w:rPr>
        <w:t xml:space="preserve">Hollow Pressurized and Unpressurized Ceramic and Glass Insulators for Use in Electrical Equipment with Rated Voltages Greater than 1.000V. </w:t>
      </w:r>
    </w:p>
    <w:p w14:paraId="741F39D1" w14:textId="3252F979" w:rsidR="00042080" w:rsidRPr="00DF6B6F" w:rsidRDefault="00B5325A" w:rsidP="00B5325A">
      <w:pPr>
        <w:pStyle w:val="Default"/>
        <w:numPr>
          <w:ilvl w:val="0"/>
          <w:numId w:val="16"/>
        </w:numPr>
        <w:spacing w:after="15"/>
        <w:ind w:left="924" w:hanging="357"/>
        <w:rPr>
          <w:sz w:val="22"/>
          <w:szCs w:val="22"/>
          <w:lang w:val="en-US"/>
        </w:rPr>
      </w:pPr>
      <w:r w:rsidRPr="009A7664">
        <w:rPr>
          <w:sz w:val="22"/>
          <w:szCs w:val="22"/>
          <w:lang w:val="en-US"/>
        </w:rPr>
        <w:t>IEC 60529</w:t>
      </w:r>
      <w:r w:rsidR="00DF6B6F">
        <w:rPr>
          <w:sz w:val="22"/>
          <w:szCs w:val="22"/>
          <w:lang w:val="en-US"/>
        </w:rPr>
        <w:t xml:space="preserve">: </w:t>
      </w:r>
      <w:r w:rsidRPr="009A7664">
        <w:rPr>
          <w:sz w:val="22"/>
          <w:szCs w:val="22"/>
          <w:lang w:val="en-US"/>
        </w:rPr>
        <w:t>Degrees of Protection Provided by Enclosures (IP Code).</w:t>
      </w:r>
    </w:p>
    <w:p w14:paraId="568EA716" w14:textId="43FA9E94" w:rsidR="006868C9" w:rsidRPr="009A7664" w:rsidRDefault="00B5325A" w:rsidP="00B5325A">
      <w:pPr>
        <w:pStyle w:val="Default"/>
        <w:numPr>
          <w:ilvl w:val="0"/>
          <w:numId w:val="16"/>
        </w:numPr>
        <w:spacing w:after="15"/>
        <w:ind w:left="924" w:hanging="357"/>
        <w:rPr>
          <w:sz w:val="22"/>
          <w:szCs w:val="22"/>
        </w:rPr>
      </w:pPr>
      <w:r w:rsidRPr="009A7664">
        <w:rPr>
          <w:sz w:val="22"/>
          <w:szCs w:val="22"/>
        </w:rPr>
        <w:t>NCh2369</w:t>
      </w:r>
      <w:r w:rsidR="00DF6B6F">
        <w:rPr>
          <w:sz w:val="22"/>
          <w:szCs w:val="22"/>
        </w:rPr>
        <w:t xml:space="preserve">: </w:t>
      </w:r>
      <w:r w:rsidRPr="009A7664">
        <w:rPr>
          <w:sz w:val="22"/>
          <w:szCs w:val="22"/>
        </w:rPr>
        <w:t>Diseño sísmico de estructuras e instalaciones industriales.</w:t>
      </w:r>
    </w:p>
    <w:p w14:paraId="25B856C1" w14:textId="535A8CA8" w:rsidR="006868C9" w:rsidRPr="009A7664" w:rsidRDefault="006868C9" w:rsidP="006868C9">
      <w:pPr>
        <w:pStyle w:val="Default"/>
        <w:numPr>
          <w:ilvl w:val="0"/>
          <w:numId w:val="16"/>
        </w:numPr>
        <w:spacing w:after="15"/>
        <w:ind w:left="924" w:hanging="357"/>
        <w:rPr>
          <w:sz w:val="22"/>
          <w:szCs w:val="22"/>
        </w:rPr>
      </w:pPr>
      <w:proofErr w:type="spellStart"/>
      <w:r w:rsidRPr="009A7664">
        <w:rPr>
          <w:sz w:val="22"/>
          <w:szCs w:val="22"/>
        </w:rPr>
        <w:t>NTSyCS</w:t>
      </w:r>
      <w:proofErr w:type="spellEnd"/>
      <w:r w:rsidRPr="009A7664">
        <w:rPr>
          <w:sz w:val="22"/>
          <w:szCs w:val="22"/>
        </w:rPr>
        <w:t xml:space="preserve">: Norma </w:t>
      </w:r>
      <w:r w:rsidR="00B755F2" w:rsidRPr="009A7664">
        <w:rPr>
          <w:sz w:val="22"/>
          <w:szCs w:val="22"/>
        </w:rPr>
        <w:t>T</w:t>
      </w:r>
      <w:r w:rsidRPr="009A7664">
        <w:rPr>
          <w:sz w:val="22"/>
          <w:szCs w:val="22"/>
        </w:rPr>
        <w:t>écnica de Seguridad y Calidad de Servicio, Comisión Nacional de Energía (CNE).</w:t>
      </w:r>
      <w:r w:rsidR="00DF6B6F">
        <w:rPr>
          <w:sz w:val="22"/>
          <w:szCs w:val="22"/>
        </w:rPr>
        <w:t xml:space="preserve"> Enero de 2025.</w:t>
      </w:r>
    </w:p>
    <w:p w14:paraId="7E3815FF" w14:textId="584ACA70" w:rsidR="00B5325A" w:rsidRDefault="006868C9" w:rsidP="006868C9">
      <w:pPr>
        <w:pStyle w:val="Default"/>
        <w:numPr>
          <w:ilvl w:val="0"/>
          <w:numId w:val="16"/>
        </w:numPr>
        <w:spacing w:after="15"/>
        <w:ind w:left="924" w:hanging="357"/>
        <w:rPr>
          <w:sz w:val="22"/>
          <w:szCs w:val="22"/>
        </w:rPr>
      </w:pPr>
      <w:r w:rsidRPr="009A7664">
        <w:rPr>
          <w:sz w:val="22"/>
          <w:szCs w:val="22"/>
        </w:rPr>
        <w:t>Anexo</w:t>
      </w:r>
      <w:r w:rsidR="00B5325A" w:rsidRPr="009A7664">
        <w:rPr>
          <w:sz w:val="22"/>
          <w:szCs w:val="22"/>
          <w:lang w:val="es-CO"/>
        </w:rPr>
        <w:t xml:space="preserve"> T</w:t>
      </w:r>
      <w:r w:rsidRPr="009A7664">
        <w:rPr>
          <w:sz w:val="22"/>
          <w:szCs w:val="22"/>
          <w:lang w:val="es-CO"/>
        </w:rPr>
        <w:t>écnico</w:t>
      </w:r>
      <w:r w:rsidR="00DF6B6F">
        <w:rPr>
          <w:sz w:val="22"/>
          <w:szCs w:val="22"/>
          <w:lang w:val="es-CO"/>
        </w:rPr>
        <w:t xml:space="preserve">: </w:t>
      </w:r>
      <w:r w:rsidR="00B5325A" w:rsidRPr="009A7664">
        <w:rPr>
          <w:sz w:val="22"/>
          <w:szCs w:val="22"/>
          <w:lang w:val="es-CO"/>
        </w:rPr>
        <w:t>Exigencias Mínimas de Diseño</w:t>
      </w:r>
      <w:r w:rsidR="00B5325A" w:rsidRPr="009A7664">
        <w:rPr>
          <w:sz w:val="22"/>
          <w:szCs w:val="22"/>
        </w:rPr>
        <w:t xml:space="preserve"> de Instalaciones de Transmisión.</w:t>
      </w:r>
    </w:p>
    <w:p w14:paraId="1F53A8E3" w14:textId="7E4FB9AF" w:rsidR="00DF6B6F" w:rsidRPr="009A7664" w:rsidRDefault="00DF6B6F" w:rsidP="006868C9">
      <w:pPr>
        <w:pStyle w:val="Default"/>
        <w:numPr>
          <w:ilvl w:val="0"/>
          <w:numId w:val="16"/>
        </w:numPr>
        <w:spacing w:after="15"/>
        <w:ind w:left="924" w:hanging="357"/>
        <w:rPr>
          <w:sz w:val="22"/>
          <w:szCs w:val="22"/>
        </w:rPr>
      </w:pPr>
      <w:r w:rsidRPr="00DF6B6F">
        <w:rPr>
          <w:sz w:val="22"/>
          <w:szCs w:val="22"/>
        </w:rPr>
        <w:t>Anexo Técnico: Requisitos Sísmicos para Instalaciones Eléctricas de Alta Tensión.</w:t>
      </w:r>
    </w:p>
    <w:p w14:paraId="48B0D212" w14:textId="6EFBF7B3"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t>IEEE Std C57.13</w:t>
      </w:r>
      <w:r w:rsidR="00DF6B6F">
        <w:rPr>
          <w:sz w:val="22"/>
          <w:szCs w:val="22"/>
          <w:lang w:val="en-US"/>
        </w:rPr>
        <w:t xml:space="preserve">: </w:t>
      </w:r>
      <w:r w:rsidRPr="009A7664">
        <w:rPr>
          <w:sz w:val="22"/>
          <w:szCs w:val="22"/>
          <w:lang w:val="en-US"/>
        </w:rPr>
        <w:t xml:space="preserve">Requirements for Instrument Transformers. </w:t>
      </w:r>
    </w:p>
    <w:p w14:paraId="4277CEE3" w14:textId="76DD367D" w:rsidR="00B5325A" w:rsidRPr="009A7664" w:rsidRDefault="00B5325A" w:rsidP="00B5325A">
      <w:pPr>
        <w:pStyle w:val="Default"/>
        <w:numPr>
          <w:ilvl w:val="0"/>
          <w:numId w:val="16"/>
        </w:numPr>
        <w:spacing w:after="15"/>
        <w:ind w:left="924" w:hanging="357"/>
        <w:rPr>
          <w:sz w:val="22"/>
          <w:szCs w:val="22"/>
          <w:lang w:val="en-US"/>
        </w:rPr>
      </w:pPr>
      <w:r w:rsidRPr="009A7664">
        <w:rPr>
          <w:sz w:val="22"/>
          <w:szCs w:val="22"/>
          <w:lang w:val="en-US"/>
        </w:rPr>
        <w:lastRenderedPageBreak/>
        <w:t>IEEE Std C57.19.00</w:t>
      </w:r>
      <w:r w:rsidR="00DF6B6F">
        <w:rPr>
          <w:sz w:val="22"/>
          <w:szCs w:val="22"/>
          <w:lang w:val="en-US"/>
        </w:rPr>
        <w:t xml:space="preserve">: </w:t>
      </w:r>
      <w:r w:rsidR="006868C9" w:rsidRPr="009A7664">
        <w:rPr>
          <w:sz w:val="22"/>
          <w:szCs w:val="22"/>
          <w:lang w:val="en-US"/>
        </w:rPr>
        <w:t>Standard for Performance Characteristics and Dimensions for Power Transformer and Reactor Bushings.</w:t>
      </w:r>
      <w:r w:rsidRPr="009A7664">
        <w:rPr>
          <w:sz w:val="22"/>
          <w:szCs w:val="22"/>
          <w:lang w:val="en-US"/>
        </w:rPr>
        <w:t xml:space="preserve"> </w:t>
      </w:r>
    </w:p>
    <w:p w14:paraId="0948A5D9" w14:textId="346BD307" w:rsidR="00B5325A" w:rsidRPr="009A7664" w:rsidRDefault="00B5325A" w:rsidP="00B5325A">
      <w:pPr>
        <w:pStyle w:val="Default"/>
        <w:numPr>
          <w:ilvl w:val="0"/>
          <w:numId w:val="16"/>
        </w:numPr>
        <w:ind w:left="924" w:hanging="357"/>
        <w:rPr>
          <w:sz w:val="22"/>
          <w:szCs w:val="22"/>
          <w:lang w:val="en-US"/>
        </w:rPr>
      </w:pPr>
      <w:r w:rsidRPr="009A7664">
        <w:rPr>
          <w:sz w:val="22"/>
          <w:szCs w:val="22"/>
          <w:lang w:val="en-US"/>
        </w:rPr>
        <w:t>IEEE Std C57.19.01</w:t>
      </w:r>
      <w:r w:rsidR="00DF6B6F">
        <w:rPr>
          <w:sz w:val="22"/>
          <w:szCs w:val="22"/>
          <w:lang w:val="en-US"/>
        </w:rPr>
        <w:t xml:space="preserve">: </w:t>
      </w:r>
      <w:r w:rsidRPr="009A7664">
        <w:rPr>
          <w:sz w:val="22"/>
          <w:szCs w:val="22"/>
          <w:lang w:val="en-US"/>
        </w:rPr>
        <w:t xml:space="preserve">Performance Characteristics and Dimensions for Outdoor Apparatus Bushings. </w:t>
      </w:r>
    </w:p>
    <w:p w14:paraId="430F1EF8" w14:textId="398E1CFA" w:rsidR="00B5325A" w:rsidRPr="009A7664" w:rsidRDefault="00B5325A" w:rsidP="00B5325A">
      <w:pPr>
        <w:pStyle w:val="Default"/>
        <w:numPr>
          <w:ilvl w:val="0"/>
          <w:numId w:val="16"/>
        </w:numPr>
        <w:ind w:left="924" w:hanging="357"/>
        <w:rPr>
          <w:sz w:val="22"/>
          <w:szCs w:val="22"/>
        </w:rPr>
      </w:pPr>
      <w:proofErr w:type="spellStart"/>
      <w:r w:rsidRPr="009A7664">
        <w:rPr>
          <w:sz w:val="22"/>
          <w:szCs w:val="22"/>
        </w:rPr>
        <w:t>RPTD</w:t>
      </w:r>
      <w:proofErr w:type="spellEnd"/>
      <w:r w:rsidRPr="009A7664">
        <w:rPr>
          <w:sz w:val="22"/>
          <w:szCs w:val="22"/>
        </w:rPr>
        <w:t xml:space="preserve"> N°1 al 16</w:t>
      </w:r>
      <w:r w:rsidR="00B755F2" w:rsidRPr="009A7664">
        <w:rPr>
          <w:sz w:val="22"/>
          <w:szCs w:val="22"/>
        </w:rPr>
        <w:t xml:space="preserve">: </w:t>
      </w:r>
      <w:r w:rsidRPr="009A7664">
        <w:rPr>
          <w:sz w:val="22"/>
          <w:szCs w:val="22"/>
          <w:lang w:eastAsia="fr-FR"/>
        </w:rPr>
        <w:t>Reglamento de seguridad de las instalaciones eléctricas destinadas a la producción, distribución, almacenamiento de la energía eléctrica.</w:t>
      </w:r>
    </w:p>
    <w:p w14:paraId="193739FE" w14:textId="5A8B874D" w:rsidR="007A526E" w:rsidRPr="009A7664" w:rsidRDefault="00B5325A" w:rsidP="007A526E">
      <w:pPr>
        <w:pStyle w:val="Default"/>
        <w:numPr>
          <w:ilvl w:val="0"/>
          <w:numId w:val="16"/>
        </w:numPr>
        <w:ind w:left="924" w:hanging="357"/>
        <w:rPr>
          <w:sz w:val="22"/>
          <w:szCs w:val="22"/>
          <w:lang w:val="en-US"/>
        </w:rPr>
      </w:pPr>
      <w:r w:rsidRPr="009A7664">
        <w:rPr>
          <w:sz w:val="22"/>
          <w:szCs w:val="22"/>
          <w:lang w:val="en-US"/>
        </w:rPr>
        <w:t xml:space="preserve">IEEE </w:t>
      </w:r>
      <w:r w:rsidRPr="009A7664">
        <w:rPr>
          <w:bCs/>
          <w:sz w:val="22"/>
          <w:szCs w:val="22"/>
          <w:lang w:val="en-US"/>
        </w:rPr>
        <w:t>693</w:t>
      </w:r>
      <w:r w:rsidR="00DF6B6F">
        <w:rPr>
          <w:bCs/>
          <w:sz w:val="22"/>
          <w:szCs w:val="22"/>
          <w:lang w:val="en-US"/>
        </w:rPr>
        <w:t xml:space="preserve">: </w:t>
      </w:r>
      <w:r w:rsidRPr="009A7664">
        <w:rPr>
          <w:bCs/>
          <w:sz w:val="22"/>
          <w:szCs w:val="22"/>
          <w:lang w:val="en-US"/>
        </w:rPr>
        <w:t>Recommended Practice for Seismic Design of Substations.</w:t>
      </w:r>
    </w:p>
    <w:p w14:paraId="76B88629" w14:textId="36A9F7CC" w:rsidR="007A526E" w:rsidRPr="009A7664" w:rsidRDefault="007A526E" w:rsidP="007A526E">
      <w:pPr>
        <w:pStyle w:val="Default"/>
        <w:numPr>
          <w:ilvl w:val="0"/>
          <w:numId w:val="16"/>
        </w:numPr>
        <w:ind w:left="924" w:hanging="357"/>
        <w:rPr>
          <w:sz w:val="22"/>
          <w:szCs w:val="22"/>
          <w:lang w:val="en-US"/>
        </w:rPr>
      </w:pPr>
      <w:r w:rsidRPr="009A7664">
        <w:rPr>
          <w:sz w:val="22"/>
          <w:szCs w:val="22"/>
          <w:lang w:val="en-US"/>
        </w:rPr>
        <w:t>IEC 60296</w:t>
      </w:r>
      <w:r w:rsidR="00DF6B6F">
        <w:rPr>
          <w:sz w:val="22"/>
          <w:szCs w:val="22"/>
          <w:lang w:val="en-US"/>
        </w:rPr>
        <w:t xml:space="preserve">: </w:t>
      </w:r>
      <w:r w:rsidRPr="009A7664">
        <w:rPr>
          <w:sz w:val="22"/>
          <w:szCs w:val="22"/>
          <w:lang w:val="en-US"/>
        </w:rPr>
        <w:t>Fluids for electrotechnical applications – Mineral insulating oils for electrical equipment</w:t>
      </w:r>
      <w:r w:rsidR="00B755F2" w:rsidRPr="009A7664">
        <w:rPr>
          <w:sz w:val="22"/>
          <w:szCs w:val="22"/>
          <w:lang w:val="en-US"/>
        </w:rPr>
        <w:t>.</w:t>
      </w:r>
    </w:p>
    <w:p w14:paraId="1FFFB846" w14:textId="26CC4250" w:rsidR="007A526E" w:rsidRPr="009A7664" w:rsidRDefault="007A526E" w:rsidP="007A526E">
      <w:pPr>
        <w:pStyle w:val="Default"/>
        <w:numPr>
          <w:ilvl w:val="0"/>
          <w:numId w:val="16"/>
        </w:numPr>
        <w:ind w:left="924" w:hanging="357"/>
        <w:rPr>
          <w:sz w:val="22"/>
          <w:szCs w:val="22"/>
          <w:lang w:val="en-US"/>
        </w:rPr>
      </w:pPr>
      <w:r w:rsidRPr="009A7664">
        <w:rPr>
          <w:sz w:val="22"/>
          <w:szCs w:val="22"/>
          <w:lang w:val="en-US"/>
        </w:rPr>
        <w:t>IEC 60475</w:t>
      </w:r>
      <w:r w:rsidR="00DF6B6F">
        <w:rPr>
          <w:sz w:val="22"/>
          <w:szCs w:val="22"/>
          <w:lang w:val="en-US"/>
        </w:rPr>
        <w:t xml:space="preserve">: </w:t>
      </w:r>
      <w:r w:rsidRPr="009A7664">
        <w:rPr>
          <w:sz w:val="22"/>
          <w:szCs w:val="22"/>
          <w:lang w:val="en-US"/>
        </w:rPr>
        <w:t>Method of sampling liquid dielectrics.</w:t>
      </w:r>
    </w:p>
    <w:p w14:paraId="1E1F6FF5" w14:textId="78FA8B31" w:rsidR="009206CF" w:rsidRPr="009A7664" w:rsidRDefault="009206CF" w:rsidP="009206CF">
      <w:pPr>
        <w:pStyle w:val="Default"/>
        <w:numPr>
          <w:ilvl w:val="0"/>
          <w:numId w:val="16"/>
        </w:numPr>
        <w:ind w:left="924" w:hanging="357"/>
        <w:rPr>
          <w:sz w:val="22"/>
          <w:szCs w:val="22"/>
          <w:lang w:val="en-US"/>
        </w:rPr>
      </w:pPr>
      <w:r w:rsidRPr="00DF6B6F">
        <w:rPr>
          <w:sz w:val="22"/>
          <w:szCs w:val="22"/>
          <w:lang w:val="en-US"/>
        </w:rPr>
        <w:t>ASTM-D1275</w:t>
      </w:r>
      <w:r w:rsidR="00DF6B6F">
        <w:rPr>
          <w:sz w:val="22"/>
          <w:szCs w:val="22"/>
          <w:lang w:val="en-US"/>
        </w:rPr>
        <w:t xml:space="preserve">: </w:t>
      </w:r>
      <w:r w:rsidRPr="00DF6B6F">
        <w:rPr>
          <w:sz w:val="22"/>
          <w:szCs w:val="22"/>
          <w:lang w:val="en-US"/>
        </w:rPr>
        <w:t>Standard Test Method for Corrosive Sulfur in Electrical Insulating Liquids.</w:t>
      </w:r>
    </w:p>
    <w:p w14:paraId="1ABC8B85" w14:textId="77777777" w:rsidR="00A333CE" w:rsidRPr="009A7664" w:rsidRDefault="00A333CE" w:rsidP="00A333CE">
      <w:pPr>
        <w:rPr>
          <w:rFonts w:ascii="Arial" w:hAnsi="Arial" w:cs="Arial"/>
        </w:rPr>
      </w:pPr>
      <w:r w:rsidRPr="009A7664">
        <w:rPr>
          <w:rFonts w:ascii="Arial" w:hAnsi="Arial" w:cs="Arial"/>
        </w:rPr>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4E412463" w14:textId="77777777" w:rsidR="00037BAA" w:rsidRPr="009A7664" w:rsidRDefault="00A333CE" w:rsidP="00037BAA">
      <w:pPr>
        <w:rPr>
          <w:rFonts w:ascii="Arial" w:hAnsi="Arial" w:cs="Arial"/>
        </w:rPr>
      </w:pPr>
      <w:r w:rsidRPr="009A7664">
        <w:rPr>
          <w:rFonts w:ascii="Arial" w:hAnsi="Arial" w:cs="Arial"/>
        </w:rPr>
        <w:t>Además, debe cumplir con los requerimientos establecidos en el documento</w:t>
      </w:r>
      <w:r w:rsidR="005D1199" w:rsidRPr="009A7664">
        <w:rPr>
          <w:rFonts w:ascii="Arial" w:hAnsi="Arial" w:cs="Arial"/>
        </w:rPr>
        <w:t xml:space="preserve"> </w:t>
      </w:r>
      <w:r w:rsidR="00037BAA" w:rsidRPr="009A7664">
        <w:rPr>
          <w:rFonts w:ascii="Arial" w:hAnsi="Arial" w:cs="Arial"/>
        </w:rPr>
        <w:t>ENG-OA-RON-SE-EL-HD-0015</w:t>
      </w:r>
      <w:r w:rsidRPr="009A7664">
        <w:rPr>
          <w:rFonts w:ascii="Arial" w:hAnsi="Arial" w:cs="Arial"/>
        </w:rPr>
        <w:t>, nombrado: “</w:t>
      </w:r>
      <w:r w:rsidR="00037BAA" w:rsidRPr="009A7664">
        <w:rPr>
          <w:rFonts w:ascii="Arial" w:hAnsi="Arial" w:cs="Arial"/>
        </w:rPr>
        <w:t>HCTG Transformadores de Potencial</w:t>
      </w:r>
      <w:r w:rsidRPr="009A7664">
        <w:rPr>
          <w:rFonts w:ascii="Arial" w:hAnsi="Arial" w:cs="Arial"/>
        </w:rPr>
        <w:t>”.</w:t>
      </w:r>
    </w:p>
    <w:p w14:paraId="18FE3731" w14:textId="77777777" w:rsidR="00307861" w:rsidRPr="009A7664" w:rsidRDefault="00307861" w:rsidP="00307861">
      <w:pPr>
        <w:pStyle w:val="Ttulo1"/>
        <w:rPr>
          <w:rFonts w:cs="Arial"/>
        </w:rPr>
      </w:pPr>
      <w:bookmarkStart w:id="20" w:name="_Toc187917227"/>
      <w:bookmarkStart w:id="21" w:name="_Toc192665687"/>
      <w:r w:rsidRPr="009A7664">
        <w:rPr>
          <w:rFonts w:cs="Arial"/>
        </w:rPr>
        <w:t>REFERENCIAS INTERNAS</w:t>
      </w:r>
      <w:bookmarkEnd w:id="20"/>
      <w:bookmarkEnd w:id="21"/>
    </w:p>
    <w:p w14:paraId="6B981CD4" w14:textId="77777777" w:rsidR="00307861" w:rsidRPr="009A7664" w:rsidRDefault="00307861" w:rsidP="00307861">
      <w:pPr>
        <w:rPr>
          <w:rFonts w:ascii="Arial" w:hAnsi="Arial" w:cs="Arial"/>
        </w:rPr>
      </w:pPr>
      <w:r w:rsidRPr="009A7664">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307861" w:rsidRPr="009A7664" w14:paraId="164EFFE5" w14:textId="77777777" w:rsidTr="00FE7211">
        <w:trPr>
          <w:trHeight w:val="300"/>
        </w:trPr>
        <w:tc>
          <w:tcPr>
            <w:tcW w:w="2186" w:type="pct"/>
            <w:shd w:val="clear" w:color="auto" w:fill="auto"/>
            <w:noWrap/>
            <w:vAlign w:val="center"/>
          </w:tcPr>
          <w:p w14:paraId="4596DC8A" w14:textId="4ABA3548" w:rsidR="00307861" w:rsidRPr="009A7664" w:rsidRDefault="00307861" w:rsidP="00307861">
            <w:pPr>
              <w:numPr>
                <w:ilvl w:val="0"/>
                <w:numId w:val="24"/>
              </w:numPr>
              <w:spacing w:before="0" w:after="0"/>
              <w:ind w:right="0"/>
              <w:contextualSpacing/>
              <w:jc w:val="left"/>
              <w:rPr>
                <w:rFonts w:ascii="Arial" w:hAnsi="Arial" w:cs="Arial"/>
                <w:szCs w:val="22"/>
                <w:lang w:val="es-MX" w:eastAsia="es-MX"/>
              </w:rPr>
            </w:pPr>
            <w:bookmarkStart w:id="22" w:name="_Hlk106337789"/>
            <w:r w:rsidRPr="009A7664">
              <w:rPr>
                <w:rFonts w:ascii="Arial" w:hAnsi="Arial" w:cs="Arial"/>
                <w:szCs w:val="22"/>
              </w:rPr>
              <w:t>ENG-OA-RON-SE-EL-ED-001</w:t>
            </w:r>
          </w:p>
        </w:tc>
        <w:tc>
          <w:tcPr>
            <w:tcW w:w="2814" w:type="pct"/>
            <w:shd w:val="clear" w:color="auto" w:fill="auto"/>
            <w:noWrap/>
            <w:vAlign w:val="center"/>
          </w:tcPr>
          <w:p w14:paraId="479766C9" w14:textId="77777777" w:rsidR="00307861" w:rsidRPr="009A7664" w:rsidRDefault="00307861" w:rsidP="00FE7211">
            <w:pPr>
              <w:rPr>
                <w:rFonts w:ascii="Arial" w:hAnsi="Arial" w:cs="Arial"/>
                <w:b/>
                <w:color w:val="000000"/>
                <w:szCs w:val="22"/>
              </w:rPr>
            </w:pPr>
            <w:r w:rsidRPr="009A7664">
              <w:rPr>
                <w:rFonts w:ascii="Arial" w:hAnsi="Arial" w:cs="Arial"/>
                <w:color w:val="000000"/>
                <w:szCs w:val="22"/>
              </w:rPr>
              <w:t>Disposición de equipos Patio 220 kV - Planta y lista de equipos</w:t>
            </w:r>
          </w:p>
        </w:tc>
      </w:tr>
      <w:tr w:rsidR="00307861" w:rsidRPr="009A7664" w14:paraId="47AF1B0A" w14:textId="77777777" w:rsidTr="00FE7211">
        <w:trPr>
          <w:trHeight w:val="300"/>
        </w:trPr>
        <w:tc>
          <w:tcPr>
            <w:tcW w:w="2186" w:type="pct"/>
            <w:shd w:val="clear" w:color="auto" w:fill="auto"/>
            <w:noWrap/>
            <w:vAlign w:val="center"/>
          </w:tcPr>
          <w:p w14:paraId="6FBBA39E" w14:textId="77777777" w:rsidR="00307861" w:rsidRPr="009A7664" w:rsidRDefault="00307861" w:rsidP="00307861">
            <w:pPr>
              <w:numPr>
                <w:ilvl w:val="0"/>
                <w:numId w:val="24"/>
              </w:numPr>
              <w:spacing w:before="0" w:after="0"/>
              <w:ind w:right="0"/>
              <w:contextualSpacing/>
              <w:jc w:val="left"/>
              <w:rPr>
                <w:rFonts w:ascii="Arial" w:hAnsi="Arial" w:cs="Arial"/>
                <w:b/>
                <w:color w:val="000000"/>
                <w:szCs w:val="22"/>
              </w:rPr>
            </w:pPr>
            <w:r w:rsidRPr="009A7664">
              <w:rPr>
                <w:rFonts w:ascii="Arial" w:hAnsi="Arial" w:cs="Arial"/>
                <w:szCs w:val="22"/>
              </w:rPr>
              <w:t>ENG-OA-RON-SE-EL-ED-002</w:t>
            </w:r>
          </w:p>
        </w:tc>
        <w:tc>
          <w:tcPr>
            <w:tcW w:w="2814" w:type="pct"/>
            <w:shd w:val="clear" w:color="auto" w:fill="auto"/>
            <w:noWrap/>
            <w:vAlign w:val="center"/>
          </w:tcPr>
          <w:p w14:paraId="0C80E3C8" w14:textId="77777777" w:rsidR="00307861" w:rsidRPr="009A7664" w:rsidRDefault="00307861" w:rsidP="00FE7211">
            <w:pPr>
              <w:rPr>
                <w:rFonts w:ascii="Arial" w:hAnsi="Arial" w:cs="Arial"/>
                <w:b/>
                <w:color w:val="000000"/>
                <w:szCs w:val="22"/>
              </w:rPr>
            </w:pPr>
            <w:r w:rsidRPr="009A7664">
              <w:rPr>
                <w:rFonts w:ascii="Arial" w:hAnsi="Arial" w:cs="Arial"/>
                <w:color w:val="000000"/>
                <w:szCs w:val="22"/>
              </w:rPr>
              <w:t>Disposición de equipos Patio 220 kV - Secciones</w:t>
            </w:r>
          </w:p>
        </w:tc>
      </w:tr>
      <w:tr w:rsidR="00307861" w:rsidRPr="009A7664" w14:paraId="38DFA55E" w14:textId="77777777" w:rsidTr="00FE7211">
        <w:trPr>
          <w:trHeight w:val="300"/>
        </w:trPr>
        <w:tc>
          <w:tcPr>
            <w:tcW w:w="2186" w:type="pct"/>
            <w:shd w:val="clear" w:color="auto" w:fill="auto"/>
            <w:noWrap/>
            <w:vAlign w:val="center"/>
          </w:tcPr>
          <w:p w14:paraId="23AD2EFE" w14:textId="77777777" w:rsidR="00307861" w:rsidRPr="009A7664" w:rsidRDefault="00307861" w:rsidP="00307861">
            <w:pPr>
              <w:numPr>
                <w:ilvl w:val="0"/>
                <w:numId w:val="24"/>
              </w:numPr>
              <w:spacing w:before="0" w:after="0"/>
              <w:ind w:right="0"/>
              <w:contextualSpacing/>
              <w:jc w:val="left"/>
              <w:rPr>
                <w:rFonts w:ascii="Arial" w:hAnsi="Arial" w:cs="Arial"/>
                <w:b/>
                <w:color w:val="000000"/>
                <w:szCs w:val="22"/>
              </w:rPr>
            </w:pPr>
            <w:r w:rsidRPr="009A7664">
              <w:rPr>
                <w:rFonts w:ascii="Arial" w:hAnsi="Arial" w:cs="Arial"/>
                <w:color w:val="000000"/>
                <w:szCs w:val="22"/>
              </w:rPr>
              <w:t>ENG-OA-RON-SE-EL-EU-001</w:t>
            </w:r>
          </w:p>
        </w:tc>
        <w:tc>
          <w:tcPr>
            <w:tcW w:w="2814" w:type="pct"/>
            <w:shd w:val="clear" w:color="auto" w:fill="auto"/>
            <w:noWrap/>
            <w:vAlign w:val="center"/>
          </w:tcPr>
          <w:p w14:paraId="45F09061" w14:textId="77777777" w:rsidR="00307861" w:rsidRPr="009A7664" w:rsidRDefault="00307861" w:rsidP="00FE7211">
            <w:pPr>
              <w:rPr>
                <w:rFonts w:ascii="Arial" w:hAnsi="Arial" w:cs="Arial"/>
                <w:b/>
                <w:color w:val="000000"/>
                <w:szCs w:val="22"/>
              </w:rPr>
            </w:pPr>
            <w:r w:rsidRPr="009A7664">
              <w:rPr>
                <w:rFonts w:ascii="Arial" w:hAnsi="Arial" w:cs="Arial"/>
                <w:color w:val="000000"/>
                <w:szCs w:val="22"/>
              </w:rPr>
              <w:t>Diagrama unilineal simplificado 220 kV</w:t>
            </w:r>
          </w:p>
        </w:tc>
      </w:tr>
      <w:tr w:rsidR="00307861" w:rsidRPr="009A7664" w14:paraId="64620608" w14:textId="77777777" w:rsidTr="00FE7211">
        <w:trPr>
          <w:trHeight w:val="300"/>
        </w:trPr>
        <w:tc>
          <w:tcPr>
            <w:tcW w:w="2186" w:type="pct"/>
            <w:shd w:val="clear" w:color="auto" w:fill="auto"/>
            <w:noWrap/>
            <w:vAlign w:val="center"/>
          </w:tcPr>
          <w:p w14:paraId="76D7CF9A" w14:textId="77777777" w:rsidR="00307861" w:rsidRPr="009A7664" w:rsidRDefault="00307861" w:rsidP="00307861">
            <w:pPr>
              <w:numPr>
                <w:ilvl w:val="0"/>
                <w:numId w:val="24"/>
              </w:numPr>
              <w:spacing w:before="0" w:after="0"/>
              <w:ind w:right="0"/>
              <w:contextualSpacing/>
              <w:jc w:val="left"/>
              <w:rPr>
                <w:rFonts w:ascii="Arial" w:hAnsi="Arial" w:cs="Arial"/>
                <w:b/>
                <w:color w:val="000000"/>
                <w:szCs w:val="22"/>
              </w:rPr>
            </w:pPr>
            <w:r w:rsidRPr="009A7664">
              <w:rPr>
                <w:rFonts w:ascii="Arial" w:hAnsi="Arial" w:cs="Arial"/>
                <w:color w:val="000000"/>
                <w:szCs w:val="22"/>
              </w:rPr>
              <w:t>ENG-OA-RON-SE-EL-EU-002</w:t>
            </w:r>
          </w:p>
        </w:tc>
        <w:tc>
          <w:tcPr>
            <w:tcW w:w="2814" w:type="pct"/>
            <w:shd w:val="clear" w:color="auto" w:fill="auto"/>
            <w:noWrap/>
            <w:vAlign w:val="center"/>
          </w:tcPr>
          <w:p w14:paraId="50443996" w14:textId="77777777" w:rsidR="00307861" w:rsidRPr="009A7664" w:rsidRDefault="00307861" w:rsidP="00FE7211">
            <w:pPr>
              <w:rPr>
                <w:rFonts w:ascii="Arial" w:hAnsi="Arial" w:cs="Arial"/>
                <w:b/>
                <w:color w:val="000000"/>
                <w:szCs w:val="22"/>
              </w:rPr>
            </w:pPr>
            <w:r w:rsidRPr="009A7664">
              <w:rPr>
                <w:rFonts w:ascii="Arial" w:hAnsi="Arial" w:cs="Arial"/>
                <w:color w:val="000000"/>
                <w:szCs w:val="22"/>
              </w:rPr>
              <w:t>Diagrama unilineal funcional 220 kV</w:t>
            </w:r>
          </w:p>
        </w:tc>
      </w:tr>
      <w:bookmarkEnd w:id="22"/>
    </w:tbl>
    <w:p w14:paraId="1CF909EB" w14:textId="77777777" w:rsidR="00307861" w:rsidRPr="009A7664" w:rsidRDefault="00307861" w:rsidP="00037BAA">
      <w:pPr>
        <w:rPr>
          <w:rFonts w:ascii="Arial" w:hAnsi="Arial" w:cs="Arial"/>
        </w:rPr>
      </w:pPr>
    </w:p>
    <w:p w14:paraId="341DD736" w14:textId="77777777" w:rsidR="0095081A" w:rsidRPr="009A7664" w:rsidRDefault="00D744B3" w:rsidP="00EA5D15">
      <w:pPr>
        <w:pStyle w:val="Ttulo1"/>
        <w:rPr>
          <w:rFonts w:cs="Arial"/>
        </w:rPr>
      </w:pPr>
      <w:bookmarkStart w:id="23" w:name="_Toc252540513"/>
      <w:bookmarkStart w:id="24" w:name="_Toc256069110"/>
      <w:bookmarkStart w:id="25" w:name="_Toc121909092"/>
      <w:bookmarkStart w:id="26" w:name="_Toc129271873"/>
      <w:bookmarkStart w:id="27" w:name="_Toc129273434"/>
      <w:bookmarkStart w:id="28" w:name="_Toc129273862"/>
      <w:bookmarkStart w:id="29" w:name="_Toc192665688"/>
      <w:r w:rsidRPr="009A7664">
        <w:rPr>
          <w:rFonts w:cs="Arial"/>
        </w:rPr>
        <w:t xml:space="preserve">CARACTERÍSTICAS DE DISEÑO, </w:t>
      </w:r>
      <w:r w:rsidR="0095081A" w:rsidRPr="009A7664">
        <w:rPr>
          <w:rFonts w:cs="Arial"/>
        </w:rPr>
        <w:t>FUNCIONALES</w:t>
      </w:r>
      <w:bookmarkEnd w:id="23"/>
      <w:bookmarkEnd w:id="24"/>
      <w:r w:rsidR="0095081A" w:rsidRPr="009A7664">
        <w:rPr>
          <w:rFonts w:cs="Arial"/>
        </w:rPr>
        <w:t xml:space="preserve"> Y CONSTRUCTIVAS</w:t>
      </w:r>
      <w:bookmarkEnd w:id="25"/>
      <w:bookmarkEnd w:id="26"/>
      <w:bookmarkEnd w:id="27"/>
      <w:bookmarkEnd w:id="28"/>
      <w:bookmarkEnd w:id="29"/>
    </w:p>
    <w:p w14:paraId="77D60602" w14:textId="2AC169FF" w:rsidR="00534384" w:rsidRPr="009A7664" w:rsidRDefault="00534384" w:rsidP="00582840">
      <w:pPr>
        <w:pStyle w:val="Ttulo2"/>
        <w:numPr>
          <w:ilvl w:val="1"/>
          <w:numId w:val="12"/>
        </w:numPr>
      </w:pPr>
      <w:bookmarkStart w:id="30" w:name="_Toc117843878"/>
      <w:bookmarkStart w:id="31" w:name="_Toc117846391"/>
      <w:bookmarkStart w:id="32" w:name="_Toc121909093"/>
      <w:bookmarkStart w:id="33" w:name="_Toc129271874"/>
      <w:bookmarkStart w:id="34" w:name="_Toc129273435"/>
      <w:bookmarkStart w:id="35" w:name="_Toc129273863"/>
      <w:bookmarkStart w:id="36" w:name="_Toc192665689"/>
      <w:r w:rsidRPr="009A7664">
        <w:t>Características ambientales</w:t>
      </w:r>
      <w:bookmarkEnd w:id="36"/>
      <w:r w:rsidRPr="009A7664">
        <w:t xml:space="preserve"> </w:t>
      </w:r>
      <w:bookmarkEnd w:id="30"/>
      <w:bookmarkEnd w:id="31"/>
      <w:bookmarkEnd w:id="32"/>
      <w:bookmarkEnd w:id="33"/>
      <w:bookmarkEnd w:id="34"/>
      <w:bookmarkEnd w:id="35"/>
    </w:p>
    <w:p w14:paraId="68B1814C" w14:textId="77777777" w:rsidR="00534384" w:rsidRPr="009A7664" w:rsidRDefault="00534384" w:rsidP="00312FAD">
      <w:pPr>
        <w:rPr>
          <w:rFonts w:ascii="Arial" w:hAnsi="Arial" w:cs="Arial"/>
        </w:rPr>
      </w:pPr>
      <w:r w:rsidRPr="009A7664">
        <w:rPr>
          <w:rFonts w:ascii="Arial" w:hAnsi="Arial" w:cs="Arial"/>
        </w:rPr>
        <w:t>Las condiciones ambientales del lugar de la instalación son las siguientes:</w:t>
      </w:r>
    </w:p>
    <w:p w14:paraId="7CBA2323" w14:textId="488F12FD" w:rsidR="00312FAD" w:rsidRPr="009A7664" w:rsidRDefault="00312FAD" w:rsidP="00312FAD">
      <w:pPr>
        <w:pStyle w:val="Descripcin"/>
        <w:keepNext/>
        <w:rPr>
          <w:rFonts w:ascii="Arial" w:hAnsi="Arial" w:cs="Arial"/>
        </w:rPr>
      </w:pPr>
      <w:r w:rsidRPr="009A7664">
        <w:rPr>
          <w:rFonts w:ascii="Arial" w:hAnsi="Arial" w:cs="Arial"/>
        </w:rPr>
        <w:t xml:space="preserve">Tabla </w:t>
      </w:r>
      <w:r w:rsidRPr="009A7664">
        <w:rPr>
          <w:rFonts w:ascii="Arial" w:hAnsi="Arial" w:cs="Arial"/>
        </w:rPr>
        <w:fldChar w:fldCharType="begin"/>
      </w:r>
      <w:r w:rsidRPr="009A7664">
        <w:rPr>
          <w:rFonts w:ascii="Arial" w:hAnsi="Arial" w:cs="Arial"/>
        </w:rPr>
        <w:instrText xml:space="preserve"> SEQ Tabla \* ARABIC </w:instrText>
      </w:r>
      <w:r w:rsidRPr="009A7664">
        <w:rPr>
          <w:rFonts w:ascii="Arial" w:hAnsi="Arial" w:cs="Arial"/>
        </w:rPr>
        <w:fldChar w:fldCharType="separate"/>
      </w:r>
      <w:r w:rsidR="0002078C">
        <w:rPr>
          <w:rFonts w:ascii="Arial" w:hAnsi="Arial" w:cs="Arial"/>
          <w:noProof/>
        </w:rPr>
        <w:t>1</w:t>
      </w:r>
      <w:r w:rsidRPr="009A7664">
        <w:rPr>
          <w:rFonts w:ascii="Arial" w:hAnsi="Arial" w:cs="Arial"/>
        </w:rPr>
        <w:fldChar w:fldCharType="end"/>
      </w:r>
      <w:r w:rsidRPr="009A7664">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1614EA" w:rsidRPr="009A7664" w14:paraId="59DCAF1B" w14:textId="77777777" w:rsidTr="00B842A6">
        <w:trPr>
          <w:trHeight w:val="20"/>
          <w:tblHeader/>
          <w:jc w:val="center"/>
        </w:trPr>
        <w:tc>
          <w:tcPr>
            <w:tcW w:w="3634" w:type="pct"/>
            <w:shd w:val="clear" w:color="auto" w:fill="808080"/>
            <w:vAlign w:val="center"/>
          </w:tcPr>
          <w:p w14:paraId="0BE2F073" w14:textId="77777777" w:rsidR="001614EA" w:rsidRPr="009A7664" w:rsidRDefault="001614EA" w:rsidP="00B842A6">
            <w:pPr>
              <w:spacing w:before="120"/>
              <w:ind w:left="0"/>
              <w:jc w:val="center"/>
              <w:rPr>
                <w:rFonts w:ascii="Arial" w:hAnsi="Arial" w:cs="Arial"/>
                <w:b/>
                <w:bCs/>
                <w:iCs/>
                <w:color w:val="FFFFFF"/>
                <w:sz w:val="18"/>
                <w:szCs w:val="20"/>
              </w:rPr>
            </w:pPr>
            <w:r w:rsidRPr="009A7664">
              <w:rPr>
                <w:rFonts w:ascii="Arial" w:hAnsi="Arial" w:cs="Arial"/>
                <w:b/>
                <w:bCs/>
                <w:iCs/>
                <w:color w:val="FFFFFF"/>
                <w:sz w:val="18"/>
                <w:szCs w:val="20"/>
              </w:rPr>
              <w:t>Característica</w:t>
            </w:r>
          </w:p>
        </w:tc>
        <w:tc>
          <w:tcPr>
            <w:tcW w:w="1366" w:type="pct"/>
            <w:shd w:val="clear" w:color="auto" w:fill="808080"/>
          </w:tcPr>
          <w:p w14:paraId="1C2F33A3" w14:textId="77777777" w:rsidR="001614EA" w:rsidRPr="009A7664" w:rsidRDefault="001614EA" w:rsidP="00B842A6">
            <w:pPr>
              <w:spacing w:before="120"/>
              <w:ind w:left="39"/>
              <w:jc w:val="center"/>
              <w:rPr>
                <w:rFonts w:ascii="Arial" w:hAnsi="Arial" w:cs="Arial"/>
                <w:b/>
                <w:bCs/>
                <w:iCs/>
                <w:color w:val="FFFFFF"/>
                <w:sz w:val="18"/>
                <w:szCs w:val="20"/>
              </w:rPr>
            </w:pPr>
            <w:r w:rsidRPr="009A7664">
              <w:rPr>
                <w:rFonts w:ascii="Arial" w:hAnsi="Arial" w:cs="Arial"/>
                <w:b/>
                <w:bCs/>
                <w:iCs/>
                <w:color w:val="FFFFFF"/>
                <w:sz w:val="18"/>
                <w:szCs w:val="20"/>
              </w:rPr>
              <w:t>Valor</w:t>
            </w:r>
          </w:p>
        </w:tc>
      </w:tr>
      <w:tr w:rsidR="001614EA" w:rsidRPr="009A7664" w14:paraId="43E4CE22" w14:textId="77777777" w:rsidTr="00B842A6">
        <w:trPr>
          <w:trHeight w:val="20"/>
          <w:jc w:val="center"/>
        </w:trPr>
        <w:tc>
          <w:tcPr>
            <w:tcW w:w="3634" w:type="pct"/>
            <w:shd w:val="clear" w:color="auto" w:fill="FFFFFF"/>
            <w:vAlign w:val="center"/>
          </w:tcPr>
          <w:p w14:paraId="0236962C"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Altura máxima de la instalación sobre el nivel del mar</w:t>
            </w:r>
          </w:p>
        </w:tc>
        <w:tc>
          <w:tcPr>
            <w:tcW w:w="1366" w:type="pct"/>
            <w:shd w:val="clear" w:color="auto" w:fill="FFFFFF"/>
            <w:vAlign w:val="center"/>
          </w:tcPr>
          <w:p w14:paraId="032BD707"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900 m.s.n.m.</w:t>
            </w:r>
          </w:p>
        </w:tc>
      </w:tr>
      <w:tr w:rsidR="001614EA" w:rsidRPr="009A7664" w14:paraId="362693AA" w14:textId="77777777" w:rsidTr="00B842A6">
        <w:trPr>
          <w:trHeight w:val="20"/>
          <w:jc w:val="center"/>
        </w:trPr>
        <w:tc>
          <w:tcPr>
            <w:tcW w:w="3634" w:type="pct"/>
            <w:shd w:val="clear" w:color="auto" w:fill="FFFFFF"/>
            <w:vAlign w:val="center"/>
          </w:tcPr>
          <w:p w14:paraId="3BC4CDBB"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Temperatura máxima del aire ambiente</w:t>
            </w:r>
          </w:p>
        </w:tc>
        <w:tc>
          <w:tcPr>
            <w:tcW w:w="1366" w:type="pct"/>
            <w:shd w:val="clear" w:color="auto" w:fill="FFFFFF"/>
            <w:vAlign w:val="center"/>
          </w:tcPr>
          <w:p w14:paraId="081559E6"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29°C</w:t>
            </w:r>
          </w:p>
        </w:tc>
      </w:tr>
      <w:tr w:rsidR="001614EA" w:rsidRPr="009A7664" w14:paraId="3FA610E2" w14:textId="77777777" w:rsidTr="00B842A6">
        <w:trPr>
          <w:trHeight w:val="20"/>
          <w:jc w:val="center"/>
        </w:trPr>
        <w:tc>
          <w:tcPr>
            <w:tcW w:w="3634" w:type="pct"/>
            <w:shd w:val="clear" w:color="auto" w:fill="FFFFFF"/>
            <w:vAlign w:val="center"/>
          </w:tcPr>
          <w:p w14:paraId="00FBA2B3"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lastRenderedPageBreak/>
              <w:t>Temperatura media del aire</w:t>
            </w:r>
          </w:p>
        </w:tc>
        <w:tc>
          <w:tcPr>
            <w:tcW w:w="1366" w:type="pct"/>
            <w:shd w:val="clear" w:color="auto" w:fill="FFFFFF"/>
            <w:vAlign w:val="center"/>
          </w:tcPr>
          <w:p w14:paraId="509D5A82" w14:textId="77777777" w:rsidR="001614EA" w:rsidRPr="009A7664" w:rsidRDefault="001614EA" w:rsidP="00B842A6">
            <w:pPr>
              <w:widowControl w:val="0"/>
              <w:spacing w:line="360" w:lineRule="auto"/>
              <w:ind w:left="39"/>
              <w:jc w:val="center"/>
              <w:rPr>
                <w:rFonts w:ascii="Arial" w:hAnsi="Arial" w:cs="Arial"/>
                <w:sz w:val="18"/>
                <w:szCs w:val="20"/>
                <w:highlight w:val="yellow"/>
              </w:rPr>
            </w:pPr>
            <w:r w:rsidRPr="009A7664">
              <w:rPr>
                <w:rFonts w:ascii="Arial" w:hAnsi="Arial" w:cs="Arial"/>
                <w:sz w:val="18"/>
                <w:szCs w:val="20"/>
              </w:rPr>
              <w:t>17,5°C</w:t>
            </w:r>
          </w:p>
        </w:tc>
      </w:tr>
      <w:tr w:rsidR="001614EA" w:rsidRPr="009A7664" w14:paraId="0115FAC5" w14:textId="77777777" w:rsidTr="00B842A6">
        <w:trPr>
          <w:trHeight w:val="20"/>
          <w:jc w:val="center"/>
        </w:trPr>
        <w:tc>
          <w:tcPr>
            <w:tcW w:w="3634" w:type="pct"/>
            <w:shd w:val="clear" w:color="auto" w:fill="FFFFFF"/>
            <w:vAlign w:val="center"/>
          </w:tcPr>
          <w:p w14:paraId="60E2835E" w14:textId="77777777" w:rsidR="001614EA" w:rsidRPr="009A7664" w:rsidRDefault="001614EA" w:rsidP="00B842A6">
            <w:pPr>
              <w:widowControl w:val="0"/>
              <w:spacing w:line="360" w:lineRule="auto"/>
              <w:ind w:left="1134" w:hanging="1134"/>
              <w:jc w:val="left"/>
              <w:rPr>
                <w:rFonts w:ascii="Arial" w:hAnsi="Arial" w:cs="Arial"/>
                <w:sz w:val="18"/>
                <w:szCs w:val="20"/>
              </w:rPr>
            </w:pPr>
            <w:r w:rsidRPr="009A7664">
              <w:rPr>
                <w:rFonts w:ascii="Arial" w:hAnsi="Arial" w:cs="Arial"/>
                <w:sz w:val="18"/>
                <w:szCs w:val="20"/>
              </w:rPr>
              <w:t>Temperatura mínima del aire ambiente</w:t>
            </w:r>
          </w:p>
        </w:tc>
        <w:tc>
          <w:tcPr>
            <w:tcW w:w="1366" w:type="pct"/>
            <w:shd w:val="clear" w:color="auto" w:fill="FFFFFF"/>
            <w:vAlign w:val="center"/>
          </w:tcPr>
          <w:p w14:paraId="6CD6A21C"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-5°C</w:t>
            </w:r>
          </w:p>
        </w:tc>
      </w:tr>
      <w:tr w:rsidR="001614EA" w:rsidRPr="009A7664" w14:paraId="4158E54A" w14:textId="77777777" w:rsidTr="00B842A6">
        <w:trPr>
          <w:trHeight w:val="20"/>
          <w:jc w:val="center"/>
        </w:trPr>
        <w:tc>
          <w:tcPr>
            <w:tcW w:w="3634" w:type="pct"/>
            <w:shd w:val="clear" w:color="auto" w:fill="FFFFFF"/>
            <w:vAlign w:val="center"/>
          </w:tcPr>
          <w:p w14:paraId="43420EF0"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Humedad relativa media</w:t>
            </w:r>
          </w:p>
        </w:tc>
        <w:tc>
          <w:tcPr>
            <w:tcW w:w="1366" w:type="pct"/>
            <w:shd w:val="clear" w:color="auto" w:fill="FFFFFF"/>
            <w:vAlign w:val="center"/>
          </w:tcPr>
          <w:p w14:paraId="5843EFF1"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1% al 95%</w:t>
            </w:r>
          </w:p>
        </w:tc>
      </w:tr>
      <w:tr w:rsidR="001614EA" w:rsidRPr="009A7664" w14:paraId="1B77C859" w14:textId="77777777" w:rsidTr="00B842A6">
        <w:trPr>
          <w:trHeight w:val="20"/>
          <w:jc w:val="center"/>
        </w:trPr>
        <w:tc>
          <w:tcPr>
            <w:tcW w:w="3634" w:type="pct"/>
            <w:shd w:val="clear" w:color="auto" w:fill="auto"/>
            <w:vAlign w:val="center"/>
          </w:tcPr>
          <w:p w14:paraId="0A612193"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Velocidad de viento máxima</w:t>
            </w:r>
          </w:p>
        </w:tc>
        <w:tc>
          <w:tcPr>
            <w:tcW w:w="1366" w:type="pct"/>
            <w:shd w:val="clear" w:color="auto" w:fill="auto"/>
            <w:vAlign w:val="center"/>
          </w:tcPr>
          <w:p w14:paraId="4B51C823"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100 km/h</w:t>
            </w:r>
          </w:p>
        </w:tc>
      </w:tr>
      <w:tr w:rsidR="001614EA" w:rsidRPr="009A7664" w14:paraId="21FD8377" w14:textId="77777777" w:rsidTr="00B842A6">
        <w:trPr>
          <w:trHeight w:val="20"/>
          <w:jc w:val="center"/>
        </w:trPr>
        <w:tc>
          <w:tcPr>
            <w:tcW w:w="3634" w:type="pct"/>
            <w:shd w:val="clear" w:color="auto" w:fill="FFFFFF"/>
            <w:vAlign w:val="center"/>
          </w:tcPr>
          <w:p w14:paraId="5D4DCBCE"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Elevación de temperatura por radiación solar</w:t>
            </w:r>
          </w:p>
        </w:tc>
        <w:tc>
          <w:tcPr>
            <w:tcW w:w="1366" w:type="pct"/>
            <w:shd w:val="clear" w:color="auto" w:fill="FFFFFF"/>
            <w:vAlign w:val="center"/>
          </w:tcPr>
          <w:p w14:paraId="0C909700" w14:textId="77777777" w:rsidR="001614EA" w:rsidRPr="009A7664" w:rsidRDefault="001614EA" w:rsidP="00B842A6">
            <w:pPr>
              <w:widowControl w:val="0"/>
              <w:spacing w:line="360" w:lineRule="auto"/>
              <w:ind w:left="39"/>
              <w:jc w:val="center"/>
              <w:rPr>
                <w:rFonts w:ascii="Arial" w:hAnsi="Arial" w:cs="Arial"/>
                <w:sz w:val="18"/>
                <w:szCs w:val="20"/>
              </w:rPr>
            </w:pPr>
            <w:r w:rsidRPr="009A7664">
              <w:rPr>
                <w:rFonts w:ascii="Arial" w:hAnsi="Arial" w:cs="Arial"/>
                <w:sz w:val="18"/>
                <w:szCs w:val="20"/>
              </w:rPr>
              <w:t>15°K</w:t>
            </w:r>
          </w:p>
        </w:tc>
      </w:tr>
      <w:tr w:rsidR="001614EA" w:rsidRPr="009A7664" w14:paraId="592C462D" w14:textId="77777777" w:rsidTr="00B842A6">
        <w:trPr>
          <w:trHeight w:val="20"/>
          <w:jc w:val="center"/>
        </w:trPr>
        <w:tc>
          <w:tcPr>
            <w:tcW w:w="3634" w:type="pct"/>
            <w:shd w:val="clear" w:color="auto" w:fill="FFFFFF"/>
            <w:vAlign w:val="center"/>
          </w:tcPr>
          <w:p w14:paraId="15A92302" w14:textId="652DBB30"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 xml:space="preserve">Condiciones sísmicas </w:t>
            </w:r>
            <w:proofErr w:type="spellStart"/>
            <w:r w:rsidRPr="009A7664">
              <w:rPr>
                <w:rFonts w:ascii="Arial" w:hAnsi="Arial" w:cs="Arial"/>
                <w:sz w:val="18"/>
                <w:szCs w:val="20"/>
              </w:rPr>
              <w:t>Nch</w:t>
            </w:r>
            <w:proofErr w:type="spellEnd"/>
            <w:r w:rsidRPr="009A7664">
              <w:rPr>
                <w:rFonts w:ascii="Arial" w:hAnsi="Arial" w:cs="Arial"/>
                <w:sz w:val="18"/>
                <w:szCs w:val="20"/>
              </w:rPr>
              <w:t>. 2369</w:t>
            </w:r>
          </w:p>
        </w:tc>
        <w:tc>
          <w:tcPr>
            <w:tcW w:w="1366" w:type="pct"/>
            <w:shd w:val="clear" w:color="auto" w:fill="FFFFFF"/>
            <w:vAlign w:val="center"/>
          </w:tcPr>
          <w:p w14:paraId="14B0AEBD" w14:textId="77777777" w:rsidR="001614EA" w:rsidRPr="009A7664" w:rsidRDefault="001614EA" w:rsidP="00B842A6">
            <w:pPr>
              <w:widowControl w:val="0"/>
              <w:spacing w:line="360" w:lineRule="auto"/>
              <w:ind w:left="39"/>
              <w:jc w:val="center"/>
              <w:rPr>
                <w:rFonts w:ascii="Arial" w:hAnsi="Arial" w:cs="Arial"/>
                <w:sz w:val="18"/>
                <w:szCs w:val="20"/>
                <w:highlight w:val="yellow"/>
              </w:rPr>
            </w:pPr>
            <w:r w:rsidRPr="009A7664">
              <w:rPr>
                <w:rFonts w:ascii="Arial" w:hAnsi="Arial" w:cs="Arial"/>
                <w:sz w:val="18"/>
                <w:szCs w:val="20"/>
              </w:rPr>
              <w:t>(IEEE 693)</w:t>
            </w:r>
          </w:p>
        </w:tc>
      </w:tr>
      <w:tr w:rsidR="001614EA" w:rsidRPr="009A7664" w14:paraId="11D0BB75" w14:textId="77777777" w:rsidTr="00B842A6">
        <w:trPr>
          <w:trHeight w:val="20"/>
          <w:jc w:val="center"/>
        </w:trPr>
        <w:tc>
          <w:tcPr>
            <w:tcW w:w="3634" w:type="pct"/>
            <w:shd w:val="clear" w:color="auto" w:fill="FFFFFF"/>
            <w:vAlign w:val="center"/>
          </w:tcPr>
          <w:p w14:paraId="128D0B0F"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Nivel de contaminación según IEC 815 – Equipo Primario</w:t>
            </w:r>
          </w:p>
        </w:tc>
        <w:tc>
          <w:tcPr>
            <w:tcW w:w="1366" w:type="pct"/>
            <w:shd w:val="clear" w:color="auto" w:fill="FFFFFF"/>
            <w:vAlign w:val="center"/>
          </w:tcPr>
          <w:p w14:paraId="47EE08B4" w14:textId="77777777" w:rsidR="001614EA" w:rsidRPr="009A7664" w:rsidRDefault="001614EA" w:rsidP="00B842A6">
            <w:pPr>
              <w:widowControl w:val="0"/>
              <w:spacing w:line="360" w:lineRule="auto"/>
              <w:ind w:left="39"/>
              <w:jc w:val="center"/>
              <w:rPr>
                <w:rFonts w:ascii="Arial" w:hAnsi="Arial" w:cs="Arial"/>
                <w:sz w:val="18"/>
                <w:szCs w:val="20"/>
                <w:highlight w:val="yellow"/>
              </w:rPr>
            </w:pPr>
            <w:r w:rsidRPr="009A7664">
              <w:rPr>
                <w:rFonts w:ascii="Arial" w:hAnsi="Arial" w:cs="Arial"/>
                <w:sz w:val="18"/>
                <w:szCs w:val="20"/>
              </w:rPr>
              <w:t>e, 53,7 mm/</w:t>
            </w:r>
            <w:proofErr w:type="spellStart"/>
            <w:r w:rsidRPr="009A7664">
              <w:rPr>
                <w:rFonts w:ascii="Arial" w:hAnsi="Arial" w:cs="Arial"/>
                <w:sz w:val="18"/>
                <w:szCs w:val="20"/>
              </w:rPr>
              <w:t>kV</w:t>
            </w:r>
            <w:r w:rsidRPr="009A7664">
              <w:rPr>
                <w:rFonts w:ascii="Arial" w:hAnsi="Arial" w:cs="Arial"/>
                <w:sz w:val="18"/>
                <w:szCs w:val="20"/>
                <w:vertAlign w:val="subscript"/>
              </w:rPr>
              <w:t>f</w:t>
            </w:r>
            <w:proofErr w:type="spellEnd"/>
            <w:r w:rsidRPr="009A7664">
              <w:rPr>
                <w:rFonts w:ascii="Arial" w:hAnsi="Arial" w:cs="Arial"/>
                <w:sz w:val="18"/>
                <w:szCs w:val="20"/>
                <w:vertAlign w:val="subscript"/>
              </w:rPr>
              <w:t>-t</w:t>
            </w:r>
          </w:p>
        </w:tc>
      </w:tr>
      <w:tr w:rsidR="001614EA" w:rsidRPr="009A7664" w14:paraId="610CEC5C" w14:textId="77777777" w:rsidTr="00B842A6">
        <w:trPr>
          <w:trHeight w:val="20"/>
          <w:jc w:val="center"/>
        </w:trPr>
        <w:tc>
          <w:tcPr>
            <w:tcW w:w="3634" w:type="pct"/>
            <w:shd w:val="clear" w:color="auto" w:fill="FFFFFF"/>
            <w:vAlign w:val="center"/>
          </w:tcPr>
          <w:p w14:paraId="0FB437B9" w14:textId="77777777" w:rsidR="001614EA" w:rsidRPr="009A7664" w:rsidRDefault="001614EA" w:rsidP="00B842A6">
            <w:pPr>
              <w:widowControl w:val="0"/>
              <w:spacing w:line="360" w:lineRule="auto"/>
              <w:ind w:left="0"/>
              <w:jc w:val="left"/>
              <w:rPr>
                <w:rFonts w:ascii="Arial" w:hAnsi="Arial" w:cs="Arial"/>
                <w:sz w:val="18"/>
                <w:szCs w:val="20"/>
              </w:rPr>
            </w:pPr>
            <w:r w:rsidRPr="009A7664">
              <w:rPr>
                <w:rFonts w:ascii="Arial" w:hAnsi="Arial" w:cs="Arial"/>
                <w:sz w:val="18"/>
                <w:szCs w:val="20"/>
              </w:rPr>
              <w:t>Nivel ceráunico</w:t>
            </w:r>
          </w:p>
        </w:tc>
        <w:tc>
          <w:tcPr>
            <w:tcW w:w="1366" w:type="pct"/>
            <w:shd w:val="clear" w:color="auto" w:fill="FFFFFF"/>
            <w:vAlign w:val="center"/>
          </w:tcPr>
          <w:p w14:paraId="0FCA5AE0" w14:textId="437BB67C" w:rsidR="001614EA" w:rsidRPr="009A7664" w:rsidRDefault="001614EA" w:rsidP="00B842A6">
            <w:pPr>
              <w:widowControl w:val="0"/>
              <w:spacing w:line="360" w:lineRule="auto"/>
              <w:ind w:left="39"/>
              <w:jc w:val="center"/>
              <w:rPr>
                <w:rFonts w:ascii="Arial" w:hAnsi="Arial" w:cs="Arial"/>
                <w:sz w:val="18"/>
                <w:szCs w:val="20"/>
                <w:highlight w:val="yellow"/>
              </w:rPr>
            </w:pPr>
            <w:r w:rsidRPr="009A7664">
              <w:rPr>
                <w:rFonts w:ascii="Arial" w:hAnsi="Arial" w:cs="Arial"/>
                <w:sz w:val="18"/>
                <w:szCs w:val="20"/>
              </w:rPr>
              <w:t>3 rayos/km</w:t>
            </w:r>
            <w:r w:rsidRPr="009A7664">
              <w:rPr>
                <w:rFonts w:ascii="Arial" w:hAnsi="Arial" w:cs="Arial"/>
                <w:sz w:val="18"/>
                <w:szCs w:val="20"/>
                <w:vertAlign w:val="superscript"/>
              </w:rPr>
              <w:t>2</w:t>
            </w:r>
          </w:p>
        </w:tc>
      </w:tr>
    </w:tbl>
    <w:p w14:paraId="49FB14DF" w14:textId="7EC1050E" w:rsidR="009206CF" w:rsidRPr="009A7664" w:rsidRDefault="009206CF">
      <w:pPr>
        <w:spacing w:before="0" w:after="0"/>
        <w:ind w:left="0" w:right="0"/>
        <w:jc w:val="left"/>
        <w:rPr>
          <w:rFonts w:ascii="Arial" w:hAnsi="Arial" w:cs="Arial"/>
        </w:rPr>
      </w:pPr>
    </w:p>
    <w:p w14:paraId="40FA19E5" w14:textId="6C2EDCB8" w:rsidR="001614EA" w:rsidRPr="009A7664" w:rsidRDefault="009206CF" w:rsidP="009206CF">
      <w:pPr>
        <w:pStyle w:val="Ttulo2"/>
        <w:numPr>
          <w:ilvl w:val="1"/>
          <w:numId w:val="12"/>
        </w:numPr>
      </w:pPr>
      <w:bookmarkStart w:id="37" w:name="_Toc192665690"/>
      <w:r w:rsidRPr="009A7664">
        <w:t>Características de la red</w:t>
      </w:r>
      <w:bookmarkEnd w:id="37"/>
    </w:p>
    <w:p w14:paraId="3B656758" w14:textId="77777777" w:rsidR="00536B3A" w:rsidRPr="009A7664" w:rsidRDefault="00536B3A" w:rsidP="00312FAD">
      <w:pPr>
        <w:rPr>
          <w:rFonts w:ascii="Arial" w:hAnsi="Arial" w:cs="Arial"/>
        </w:rPr>
      </w:pPr>
      <w:r w:rsidRPr="009A7664">
        <w:rPr>
          <w:rFonts w:ascii="Arial" w:hAnsi="Arial" w:cs="Arial"/>
        </w:rPr>
        <w:t>Las características de la red a la que se conectarán los equipos son l</w:t>
      </w:r>
      <w:r w:rsidR="00312FAD" w:rsidRPr="009A7664">
        <w:rPr>
          <w:rFonts w:ascii="Arial" w:hAnsi="Arial" w:cs="Arial"/>
        </w:rPr>
        <w:t>a</w:t>
      </w:r>
      <w:r w:rsidRPr="009A7664">
        <w:rPr>
          <w:rFonts w:ascii="Arial" w:hAnsi="Arial" w:cs="Arial"/>
        </w:rPr>
        <w:t>s siguientes:</w:t>
      </w:r>
    </w:p>
    <w:p w14:paraId="3C3A8179" w14:textId="77CA9096" w:rsidR="00312FAD" w:rsidRPr="009A7664" w:rsidRDefault="00312FAD" w:rsidP="00312FAD">
      <w:pPr>
        <w:pStyle w:val="Descripcin"/>
        <w:keepNext/>
        <w:rPr>
          <w:rFonts w:ascii="Arial" w:hAnsi="Arial" w:cs="Arial"/>
        </w:rPr>
      </w:pPr>
      <w:r w:rsidRPr="009A7664">
        <w:rPr>
          <w:rFonts w:ascii="Arial" w:hAnsi="Arial" w:cs="Arial"/>
        </w:rPr>
        <w:t xml:space="preserve">Tabla </w:t>
      </w:r>
      <w:r w:rsidRPr="009A7664">
        <w:rPr>
          <w:rFonts w:ascii="Arial" w:hAnsi="Arial" w:cs="Arial"/>
        </w:rPr>
        <w:fldChar w:fldCharType="begin"/>
      </w:r>
      <w:r w:rsidRPr="009A7664">
        <w:rPr>
          <w:rFonts w:ascii="Arial" w:hAnsi="Arial" w:cs="Arial"/>
        </w:rPr>
        <w:instrText xml:space="preserve"> SEQ Tabla \* ARABIC </w:instrText>
      </w:r>
      <w:r w:rsidRPr="009A7664">
        <w:rPr>
          <w:rFonts w:ascii="Arial" w:hAnsi="Arial" w:cs="Arial"/>
        </w:rPr>
        <w:fldChar w:fldCharType="separate"/>
      </w:r>
      <w:r w:rsidR="0002078C">
        <w:rPr>
          <w:rFonts w:ascii="Arial" w:hAnsi="Arial" w:cs="Arial"/>
          <w:noProof/>
        </w:rPr>
        <w:t>2</w:t>
      </w:r>
      <w:r w:rsidRPr="009A7664">
        <w:rPr>
          <w:rFonts w:ascii="Arial" w:hAnsi="Arial" w:cs="Arial"/>
        </w:rPr>
        <w:fldChar w:fldCharType="end"/>
      </w:r>
      <w:r w:rsidRPr="009A7664">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614EA" w:rsidRPr="009A7664" w14:paraId="56912DE9" w14:textId="77777777" w:rsidTr="00B842A6">
        <w:trPr>
          <w:tblHeader/>
          <w:jc w:val="center"/>
        </w:trPr>
        <w:tc>
          <w:tcPr>
            <w:tcW w:w="3560" w:type="pct"/>
            <w:shd w:val="clear" w:color="auto" w:fill="808080"/>
          </w:tcPr>
          <w:p w14:paraId="2B85C504" w14:textId="77777777" w:rsidR="001614EA" w:rsidRPr="009A7664" w:rsidRDefault="001614EA" w:rsidP="00B842A6">
            <w:pPr>
              <w:keepNext/>
              <w:spacing w:before="120"/>
              <w:jc w:val="center"/>
              <w:rPr>
                <w:rFonts w:ascii="Arial" w:hAnsi="Arial" w:cs="Arial"/>
                <w:b/>
                <w:bCs/>
                <w:iCs/>
                <w:color w:val="FFFFFF"/>
                <w:sz w:val="18"/>
                <w:szCs w:val="18"/>
              </w:rPr>
            </w:pPr>
            <w:bookmarkStart w:id="38" w:name="_Toc121909094"/>
            <w:r w:rsidRPr="009A7664">
              <w:rPr>
                <w:rFonts w:ascii="Arial" w:hAnsi="Arial" w:cs="Arial"/>
                <w:b/>
                <w:bCs/>
                <w:iCs/>
                <w:color w:val="FFFFFF"/>
                <w:sz w:val="18"/>
                <w:szCs w:val="18"/>
              </w:rPr>
              <w:t>Característica</w:t>
            </w:r>
          </w:p>
        </w:tc>
        <w:tc>
          <w:tcPr>
            <w:tcW w:w="1440" w:type="pct"/>
            <w:shd w:val="clear" w:color="auto" w:fill="808080"/>
          </w:tcPr>
          <w:p w14:paraId="45E3FDEC" w14:textId="77777777" w:rsidR="001614EA" w:rsidRPr="009A7664" w:rsidRDefault="001614EA" w:rsidP="00B842A6">
            <w:pPr>
              <w:keepNext/>
              <w:spacing w:before="120"/>
              <w:ind w:left="0"/>
              <w:jc w:val="center"/>
              <w:rPr>
                <w:rFonts w:ascii="Arial" w:hAnsi="Arial" w:cs="Arial"/>
                <w:b/>
                <w:bCs/>
                <w:iCs/>
                <w:color w:val="FFFFFF"/>
                <w:sz w:val="18"/>
                <w:szCs w:val="18"/>
              </w:rPr>
            </w:pPr>
            <w:r w:rsidRPr="009A7664">
              <w:rPr>
                <w:rFonts w:ascii="Arial" w:hAnsi="Arial" w:cs="Arial"/>
                <w:b/>
                <w:bCs/>
                <w:iCs/>
                <w:color w:val="FFFFFF"/>
                <w:sz w:val="18"/>
                <w:szCs w:val="18"/>
              </w:rPr>
              <w:t>Valor</w:t>
            </w:r>
          </w:p>
        </w:tc>
      </w:tr>
      <w:tr w:rsidR="001614EA" w:rsidRPr="009A7664" w14:paraId="70AE7A90" w14:textId="77777777" w:rsidTr="00B842A6">
        <w:trPr>
          <w:trHeight w:val="333"/>
          <w:jc w:val="center"/>
        </w:trPr>
        <w:tc>
          <w:tcPr>
            <w:tcW w:w="3560" w:type="pct"/>
            <w:shd w:val="clear" w:color="auto" w:fill="FFFFFF"/>
            <w:vAlign w:val="center"/>
          </w:tcPr>
          <w:p w14:paraId="1A9B220F"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Frecuencia (RPTD N°01)</w:t>
            </w:r>
          </w:p>
        </w:tc>
        <w:tc>
          <w:tcPr>
            <w:tcW w:w="1440" w:type="pct"/>
            <w:shd w:val="clear" w:color="auto" w:fill="FFFFFF"/>
            <w:vAlign w:val="center"/>
          </w:tcPr>
          <w:p w14:paraId="4C7647D4"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50 Hz</w:t>
            </w:r>
          </w:p>
        </w:tc>
      </w:tr>
      <w:tr w:rsidR="001614EA" w:rsidRPr="009A7664" w14:paraId="2F46220B" w14:textId="77777777" w:rsidTr="00B842A6">
        <w:trPr>
          <w:trHeight w:val="267"/>
          <w:jc w:val="center"/>
        </w:trPr>
        <w:tc>
          <w:tcPr>
            <w:tcW w:w="3560" w:type="pct"/>
            <w:shd w:val="clear" w:color="auto" w:fill="FFFFFF"/>
            <w:vAlign w:val="center"/>
          </w:tcPr>
          <w:p w14:paraId="70A0CB63"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Corriente asignada de cortocircuito</w:t>
            </w:r>
          </w:p>
        </w:tc>
        <w:tc>
          <w:tcPr>
            <w:tcW w:w="1440" w:type="pct"/>
            <w:shd w:val="clear" w:color="auto" w:fill="FFFFFF"/>
            <w:vAlign w:val="center"/>
          </w:tcPr>
          <w:p w14:paraId="63A79684"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50 kA</w:t>
            </w:r>
          </w:p>
        </w:tc>
      </w:tr>
      <w:tr w:rsidR="001614EA" w:rsidRPr="009A7664" w14:paraId="26A4D8A6" w14:textId="77777777" w:rsidTr="00B842A6">
        <w:trPr>
          <w:trHeight w:val="267"/>
          <w:jc w:val="center"/>
        </w:trPr>
        <w:tc>
          <w:tcPr>
            <w:tcW w:w="3560" w:type="pct"/>
            <w:shd w:val="clear" w:color="auto" w:fill="FFFFFF"/>
            <w:vAlign w:val="center"/>
          </w:tcPr>
          <w:p w14:paraId="3094BC8A"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Tiempo de duración de cortocircuito</w:t>
            </w:r>
          </w:p>
        </w:tc>
        <w:tc>
          <w:tcPr>
            <w:tcW w:w="1440" w:type="pct"/>
            <w:shd w:val="clear" w:color="auto" w:fill="FFFFFF"/>
            <w:vAlign w:val="center"/>
          </w:tcPr>
          <w:p w14:paraId="5511CAFB"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1 s</w:t>
            </w:r>
          </w:p>
        </w:tc>
      </w:tr>
      <w:tr w:rsidR="001614EA" w:rsidRPr="009A7664" w14:paraId="786697B3" w14:textId="77777777" w:rsidTr="00B842A6">
        <w:trPr>
          <w:trHeight w:val="267"/>
          <w:jc w:val="center"/>
        </w:trPr>
        <w:tc>
          <w:tcPr>
            <w:tcW w:w="3560" w:type="pct"/>
            <w:shd w:val="clear" w:color="auto" w:fill="FFFFFF"/>
            <w:vAlign w:val="center"/>
          </w:tcPr>
          <w:p w14:paraId="1D182D80"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Tensión nominal (RPTD N°01)</w:t>
            </w:r>
          </w:p>
        </w:tc>
        <w:tc>
          <w:tcPr>
            <w:tcW w:w="1440" w:type="pct"/>
            <w:shd w:val="clear" w:color="auto" w:fill="FFFFFF"/>
            <w:vAlign w:val="center"/>
          </w:tcPr>
          <w:p w14:paraId="43964F22"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220 kV</w:t>
            </w:r>
          </w:p>
        </w:tc>
      </w:tr>
      <w:tr w:rsidR="001614EA" w:rsidRPr="009A7664" w14:paraId="02FD18CE" w14:textId="77777777" w:rsidTr="00B842A6">
        <w:trPr>
          <w:trHeight w:val="343"/>
          <w:jc w:val="center"/>
        </w:trPr>
        <w:tc>
          <w:tcPr>
            <w:tcW w:w="3560" w:type="pct"/>
            <w:shd w:val="clear" w:color="auto" w:fill="FFFFFF"/>
            <w:vAlign w:val="center"/>
          </w:tcPr>
          <w:p w14:paraId="12D6B1C1"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Tensión máxima del equipo</w:t>
            </w:r>
          </w:p>
        </w:tc>
        <w:tc>
          <w:tcPr>
            <w:tcW w:w="1440" w:type="pct"/>
            <w:shd w:val="clear" w:color="auto" w:fill="FFFFFF"/>
            <w:vAlign w:val="center"/>
          </w:tcPr>
          <w:p w14:paraId="516DF92D"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245 kV</w:t>
            </w:r>
          </w:p>
        </w:tc>
      </w:tr>
      <w:tr w:rsidR="009206CF" w:rsidRPr="009A7664" w14:paraId="3530A3F8" w14:textId="77777777" w:rsidTr="00B842A6">
        <w:trPr>
          <w:trHeight w:val="263"/>
          <w:jc w:val="center"/>
        </w:trPr>
        <w:tc>
          <w:tcPr>
            <w:tcW w:w="3560" w:type="pct"/>
            <w:shd w:val="clear" w:color="auto" w:fill="FFFFFF"/>
            <w:vAlign w:val="center"/>
          </w:tcPr>
          <w:p w14:paraId="42AD4810" w14:textId="6CEF87C9" w:rsidR="009206CF" w:rsidRPr="009A7664" w:rsidRDefault="009206CF" w:rsidP="009206CF">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 xml:space="preserve">Tensión soportada a impulso tipo rayo </w:t>
            </w:r>
            <w:r w:rsidRPr="009A7664">
              <w:rPr>
                <w:rFonts w:ascii="Arial" w:hAnsi="Arial" w:cs="Arial"/>
                <w:szCs w:val="22"/>
              </w:rPr>
              <w:t>(*)</w:t>
            </w:r>
          </w:p>
        </w:tc>
        <w:tc>
          <w:tcPr>
            <w:tcW w:w="1440" w:type="pct"/>
            <w:shd w:val="clear" w:color="auto" w:fill="FFFFFF"/>
            <w:vAlign w:val="center"/>
          </w:tcPr>
          <w:p w14:paraId="0CB2749F" w14:textId="77777777" w:rsidR="009206CF" w:rsidRPr="009A7664" w:rsidRDefault="009206CF" w:rsidP="009206CF">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1050 kV</w:t>
            </w:r>
          </w:p>
        </w:tc>
      </w:tr>
      <w:tr w:rsidR="009206CF" w:rsidRPr="009A7664" w14:paraId="2544D820" w14:textId="77777777" w:rsidTr="00B842A6">
        <w:trPr>
          <w:trHeight w:val="339"/>
          <w:jc w:val="center"/>
        </w:trPr>
        <w:tc>
          <w:tcPr>
            <w:tcW w:w="3560" w:type="pct"/>
            <w:shd w:val="clear" w:color="auto" w:fill="auto"/>
            <w:vAlign w:val="center"/>
          </w:tcPr>
          <w:p w14:paraId="260F4161" w14:textId="75BFB95A" w:rsidR="009206CF" w:rsidRPr="009A7664" w:rsidRDefault="009206CF" w:rsidP="009206CF">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 xml:space="preserve">Tensión soportada a frecuencia industrial </w:t>
            </w:r>
            <w:r w:rsidRPr="009A7664">
              <w:rPr>
                <w:rFonts w:ascii="Arial" w:hAnsi="Arial" w:cs="Arial"/>
                <w:szCs w:val="22"/>
              </w:rPr>
              <w:t>(*)</w:t>
            </w:r>
          </w:p>
        </w:tc>
        <w:tc>
          <w:tcPr>
            <w:tcW w:w="1440" w:type="pct"/>
            <w:shd w:val="clear" w:color="auto" w:fill="auto"/>
            <w:vAlign w:val="center"/>
          </w:tcPr>
          <w:p w14:paraId="324BE960" w14:textId="77777777" w:rsidR="009206CF" w:rsidRPr="009A7664" w:rsidRDefault="009206CF" w:rsidP="009206CF">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460 kV</w:t>
            </w:r>
          </w:p>
        </w:tc>
      </w:tr>
      <w:tr w:rsidR="001614EA" w:rsidRPr="009A7664" w14:paraId="58898238" w14:textId="77777777" w:rsidTr="00B842A6">
        <w:trPr>
          <w:trHeight w:val="339"/>
          <w:jc w:val="center"/>
        </w:trPr>
        <w:tc>
          <w:tcPr>
            <w:tcW w:w="3560" w:type="pct"/>
            <w:shd w:val="clear" w:color="auto" w:fill="FFFFFF"/>
            <w:vAlign w:val="center"/>
          </w:tcPr>
          <w:p w14:paraId="5D240BB4"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 xml:space="preserve">Tensión </w:t>
            </w:r>
            <w:proofErr w:type="spellStart"/>
            <w:r w:rsidRPr="009A7664">
              <w:rPr>
                <w:rStyle w:val="nfasis"/>
                <w:rFonts w:ascii="Arial" w:hAnsi="Arial" w:cs="Arial"/>
                <w:i w:val="0"/>
                <w:color w:val="000000"/>
                <w:sz w:val="18"/>
                <w:szCs w:val="18"/>
              </w:rPr>
              <w:t>SSAA</w:t>
            </w:r>
            <w:proofErr w:type="spellEnd"/>
            <w:r w:rsidRPr="009A7664">
              <w:rPr>
                <w:rStyle w:val="nfasis"/>
                <w:rFonts w:ascii="Arial" w:hAnsi="Arial" w:cs="Arial"/>
                <w:i w:val="0"/>
                <w:color w:val="000000"/>
                <w:sz w:val="18"/>
                <w:szCs w:val="18"/>
              </w:rPr>
              <w:t xml:space="preserve"> C.A.</w:t>
            </w:r>
          </w:p>
        </w:tc>
        <w:tc>
          <w:tcPr>
            <w:tcW w:w="1440" w:type="pct"/>
            <w:shd w:val="clear" w:color="auto" w:fill="FFFFFF"/>
            <w:vAlign w:val="center"/>
          </w:tcPr>
          <w:p w14:paraId="4AE1EE8D"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380/220 V</w:t>
            </w:r>
          </w:p>
        </w:tc>
      </w:tr>
      <w:tr w:rsidR="001614EA" w:rsidRPr="009A7664" w14:paraId="54A4AF58" w14:textId="77777777" w:rsidTr="00B842A6">
        <w:trPr>
          <w:trHeight w:val="339"/>
          <w:jc w:val="center"/>
        </w:trPr>
        <w:tc>
          <w:tcPr>
            <w:tcW w:w="3560" w:type="pct"/>
            <w:shd w:val="clear" w:color="auto" w:fill="FFFFFF"/>
            <w:vAlign w:val="center"/>
          </w:tcPr>
          <w:p w14:paraId="2E5586DF" w14:textId="77777777" w:rsidR="001614EA" w:rsidRPr="009A7664" w:rsidRDefault="001614EA" w:rsidP="00B842A6">
            <w:pPr>
              <w:spacing w:line="276" w:lineRule="auto"/>
              <w:ind w:left="0"/>
              <w:rPr>
                <w:rStyle w:val="nfasis"/>
                <w:rFonts w:ascii="Arial" w:hAnsi="Arial" w:cs="Arial"/>
                <w:i w:val="0"/>
                <w:color w:val="000000"/>
                <w:sz w:val="18"/>
                <w:szCs w:val="18"/>
              </w:rPr>
            </w:pPr>
            <w:r w:rsidRPr="009A7664">
              <w:rPr>
                <w:rStyle w:val="nfasis"/>
                <w:rFonts w:ascii="Arial" w:hAnsi="Arial" w:cs="Arial"/>
                <w:i w:val="0"/>
                <w:color w:val="000000"/>
                <w:sz w:val="18"/>
                <w:szCs w:val="18"/>
              </w:rPr>
              <w:t>Tensión SSAA C.C.</w:t>
            </w:r>
          </w:p>
        </w:tc>
        <w:tc>
          <w:tcPr>
            <w:tcW w:w="1440" w:type="pct"/>
            <w:shd w:val="clear" w:color="auto" w:fill="FFFFFF"/>
            <w:vAlign w:val="center"/>
          </w:tcPr>
          <w:p w14:paraId="2223DB66" w14:textId="77777777" w:rsidR="001614EA" w:rsidRPr="009A7664" w:rsidRDefault="001614EA" w:rsidP="00B842A6">
            <w:pPr>
              <w:spacing w:line="276" w:lineRule="auto"/>
              <w:ind w:left="0"/>
              <w:jc w:val="center"/>
              <w:rPr>
                <w:rStyle w:val="nfasis"/>
                <w:rFonts w:ascii="Arial" w:hAnsi="Arial" w:cs="Arial"/>
                <w:i w:val="0"/>
                <w:color w:val="000000"/>
                <w:sz w:val="18"/>
                <w:szCs w:val="18"/>
              </w:rPr>
            </w:pPr>
            <w:r w:rsidRPr="009A7664">
              <w:rPr>
                <w:rStyle w:val="nfasis"/>
                <w:rFonts w:ascii="Arial" w:hAnsi="Arial" w:cs="Arial"/>
                <w:i w:val="0"/>
                <w:color w:val="000000"/>
                <w:sz w:val="18"/>
                <w:szCs w:val="18"/>
              </w:rPr>
              <w:t>110 V</w:t>
            </w:r>
          </w:p>
        </w:tc>
      </w:tr>
    </w:tbl>
    <w:p w14:paraId="4CE7B443" w14:textId="2CDC61B0" w:rsidR="001614EA" w:rsidRPr="009A7664" w:rsidRDefault="009206CF" w:rsidP="009206CF">
      <w:pPr>
        <w:rPr>
          <w:rFonts w:ascii="Arial" w:hAnsi="Arial" w:cs="Arial"/>
          <w:szCs w:val="22"/>
        </w:rPr>
      </w:pPr>
      <w:bookmarkStart w:id="39" w:name="_Hlk189057314"/>
      <w:bookmarkStart w:id="40" w:name="_Hlk189055536"/>
      <w:r w:rsidRPr="009A7664">
        <w:rPr>
          <w:rFonts w:ascii="Arial" w:hAnsi="Arial" w:cs="Arial"/>
          <w:szCs w:val="22"/>
        </w:rPr>
        <w:t>*Valor a ser verificado con el estudio de coordinación de aislamiento</w:t>
      </w:r>
      <w:bookmarkEnd w:id="39"/>
      <w:r w:rsidRPr="009A7664">
        <w:rPr>
          <w:rFonts w:ascii="Arial" w:hAnsi="Arial" w:cs="Arial"/>
          <w:szCs w:val="22"/>
        </w:rPr>
        <w:t>.</w:t>
      </w:r>
      <w:bookmarkEnd w:id="40"/>
    </w:p>
    <w:p w14:paraId="64AC66AC" w14:textId="222C850D" w:rsidR="009206CF" w:rsidRPr="009A7664" w:rsidRDefault="009206CF" w:rsidP="00582840">
      <w:pPr>
        <w:pStyle w:val="Ttulo2"/>
        <w:numPr>
          <w:ilvl w:val="1"/>
          <w:numId w:val="12"/>
        </w:numPr>
      </w:pPr>
      <w:bookmarkStart w:id="41" w:name="_Toc129271875"/>
      <w:bookmarkStart w:id="42" w:name="_Toc129273436"/>
      <w:bookmarkStart w:id="43" w:name="_Toc129273864"/>
      <w:bookmarkStart w:id="44" w:name="_Toc192665691"/>
      <w:r w:rsidRPr="009A7664">
        <w:t>DISEÑO SÍSMICO</w:t>
      </w:r>
      <w:bookmarkEnd w:id="44"/>
    </w:p>
    <w:p w14:paraId="56262FC5" w14:textId="6405667E" w:rsidR="009206CF" w:rsidRPr="009A7664" w:rsidRDefault="00DF6B6F" w:rsidP="009206CF">
      <w:pPr>
        <w:rPr>
          <w:rFonts w:ascii="Arial" w:hAnsi="Arial" w:cs="Arial"/>
        </w:rPr>
      </w:pPr>
      <w:bookmarkStart w:id="45" w:name="_Hlk189057397"/>
      <w:r w:rsidRPr="00DF6B6F">
        <w:rPr>
          <w:rFonts w:ascii="Arial" w:hAnsi="Arial" w:cs="Arial"/>
        </w:rPr>
        <w:t>El equipo deberá validarse sísmicamente según lo indicado en el Anexo Técnico “Requisitos Sísmicos para Instalaciones Eléctricas de Alta Tensión”.</w:t>
      </w:r>
    </w:p>
    <w:p w14:paraId="6FFB3A64" w14:textId="6E398EE3" w:rsidR="00FF7B9D" w:rsidRPr="009A7664" w:rsidRDefault="00FF7B9D" w:rsidP="00582840">
      <w:pPr>
        <w:pStyle w:val="Ttulo2"/>
        <w:numPr>
          <w:ilvl w:val="1"/>
          <w:numId w:val="12"/>
        </w:numPr>
      </w:pPr>
      <w:bookmarkStart w:id="46" w:name="_Toc192665692"/>
      <w:bookmarkEnd w:id="45"/>
      <w:r w:rsidRPr="009A7664">
        <w:t xml:space="preserve">Características </w:t>
      </w:r>
      <w:bookmarkEnd w:id="38"/>
      <w:bookmarkEnd w:id="41"/>
      <w:bookmarkEnd w:id="42"/>
      <w:bookmarkEnd w:id="43"/>
      <w:r w:rsidR="009206CF" w:rsidRPr="009A7664">
        <w:t>PARTICULARES</w:t>
      </w:r>
      <w:bookmarkEnd w:id="46"/>
    </w:p>
    <w:p w14:paraId="13FBF62F" w14:textId="77777777" w:rsidR="00A333CE" w:rsidRPr="009A7664" w:rsidRDefault="00A333CE" w:rsidP="00A333CE">
      <w:pPr>
        <w:rPr>
          <w:rFonts w:ascii="Arial" w:hAnsi="Arial" w:cs="Arial"/>
        </w:rPr>
      </w:pPr>
      <w:r w:rsidRPr="009A7664">
        <w:rPr>
          <w:rFonts w:ascii="Arial" w:hAnsi="Arial" w:cs="Arial"/>
        </w:rPr>
        <w:t xml:space="preserve">Los transformadores de </w:t>
      </w:r>
      <w:r w:rsidR="00B12F54" w:rsidRPr="009A7664">
        <w:rPr>
          <w:rFonts w:ascii="Arial" w:hAnsi="Arial" w:cs="Arial"/>
        </w:rPr>
        <w:t>tensión</w:t>
      </w:r>
      <w:r w:rsidRPr="009A7664">
        <w:rPr>
          <w:rFonts w:ascii="Arial" w:hAnsi="Arial" w:cs="Arial"/>
        </w:rPr>
        <w:t xml:space="preserve"> a instalar deberán considerar los siguientes ítems:</w:t>
      </w:r>
    </w:p>
    <w:p w14:paraId="44201342" w14:textId="77777777" w:rsidR="00A333CE" w:rsidRPr="009A7664" w:rsidRDefault="00A333CE" w:rsidP="002B05F5">
      <w:pPr>
        <w:rPr>
          <w:rFonts w:ascii="Arial" w:hAnsi="Arial" w:cs="Arial"/>
        </w:rPr>
      </w:pPr>
      <w:r w:rsidRPr="009A7664">
        <w:rPr>
          <w:rFonts w:ascii="Arial" w:hAnsi="Arial" w:cs="Arial"/>
        </w:rPr>
        <w:t xml:space="preserve">El conjunto formado por el equipo montado en su respectiva estructura soporte deberá cumplir los requisitos sísmicos indicados y referidos en la norma técnica de seguridad y calidad de servicio </w:t>
      </w:r>
      <w:proofErr w:type="spellStart"/>
      <w:r w:rsidRPr="009A7664">
        <w:rPr>
          <w:rFonts w:ascii="Arial" w:hAnsi="Arial" w:cs="Arial"/>
        </w:rPr>
        <w:t>NTSyCS</w:t>
      </w:r>
      <w:proofErr w:type="spellEnd"/>
      <w:r w:rsidRPr="009A7664">
        <w:rPr>
          <w:rFonts w:ascii="Arial" w:hAnsi="Arial" w:cs="Arial"/>
        </w:rPr>
        <w:t xml:space="preserve"> vigente.</w:t>
      </w:r>
    </w:p>
    <w:p w14:paraId="1D8FAEEF" w14:textId="77777777" w:rsidR="00B12F54" w:rsidRPr="009A7664" w:rsidRDefault="00B12F54" w:rsidP="002B05F5">
      <w:pPr>
        <w:rPr>
          <w:rFonts w:ascii="Arial" w:hAnsi="Arial" w:cs="Arial"/>
        </w:rPr>
      </w:pPr>
      <w:r w:rsidRPr="009A7664">
        <w:rPr>
          <w:rFonts w:ascii="Arial" w:hAnsi="Arial" w:cs="Arial"/>
        </w:rPr>
        <w:lastRenderedPageBreak/>
        <w:t>Los transformadores de tensión serán del tipo capacitivos, y deberán soportar una sobretensión de 120% en forma permanente, y de 150% durante 30 segundos.</w:t>
      </w:r>
    </w:p>
    <w:p w14:paraId="2C36C624" w14:textId="77777777" w:rsidR="00B12F54" w:rsidRPr="009A7664" w:rsidRDefault="00B12F54" w:rsidP="002B05F5">
      <w:pPr>
        <w:rPr>
          <w:rFonts w:ascii="Arial" w:hAnsi="Arial" w:cs="Arial"/>
        </w:rPr>
      </w:pPr>
      <w:r w:rsidRPr="009A7664">
        <w:rPr>
          <w:rFonts w:ascii="Arial" w:hAnsi="Arial" w:cs="Arial"/>
        </w:rPr>
        <w:t xml:space="preserve">El secundario del transformador de </w:t>
      </w:r>
      <w:r w:rsidR="00516D9C" w:rsidRPr="009A7664">
        <w:rPr>
          <w:rFonts w:ascii="Arial" w:hAnsi="Arial" w:cs="Arial"/>
        </w:rPr>
        <w:t>tensión</w:t>
      </w:r>
      <w:r w:rsidR="00434A38" w:rsidRPr="009A7664">
        <w:rPr>
          <w:rFonts w:ascii="Arial" w:hAnsi="Arial" w:cs="Arial"/>
        </w:rPr>
        <w:t xml:space="preserve"> </w:t>
      </w:r>
      <w:r w:rsidRPr="009A7664">
        <w:rPr>
          <w:rFonts w:ascii="Arial" w:hAnsi="Arial" w:cs="Arial"/>
        </w:rPr>
        <w:t xml:space="preserve">destinado a medidas para transferencias económicas deberá ser clase 0,2, con un </w:t>
      </w:r>
      <w:proofErr w:type="spellStart"/>
      <w:r w:rsidRPr="009A7664">
        <w:rPr>
          <w:rFonts w:ascii="Arial" w:hAnsi="Arial" w:cs="Arial"/>
        </w:rPr>
        <w:t>burden</w:t>
      </w:r>
      <w:proofErr w:type="spellEnd"/>
      <w:r w:rsidRPr="009A7664">
        <w:rPr>
          <w:rFonts w:ascii="Arial" w:hAnsi="Arial" w:cs="Arial"/>
        </w:rPr>
        <w:t xml:space="preserve"> adecuado para la carga que se le conectará, que garantice la clase de precisión del equipo. El secundario del transformador de </w:t>
      </w:r>
      <w:r w:rsidR="001306A5" w:rsidRPr="009A7664">
        <w:rPr>
          <w:rFonts w:ascii="Arial" w:hAnsi="Arial" w:cs="Arial"/>
        </w:rPr>
        <w:t>tensión</w:t>
      </w:r>
      <w:r w:rsidRPr="009A7664">
        <w:rPr>
          <w:rFonts w:ascii="Arial" w:hAnsi="Arial" w:cs="Arial"/>
        </w:rPr>
        <w:t xml:space="preserve"> destinado a medición para protecciones, si se requiere, deberá ser clase 3P.</w:t>
      </w:r>
    </w:p>
    <w:p w14:paraId="4C5C1936" w14:textId="77777777" w:rsidR="00A333CE" w:rsidRPr="009A7664" w:rsidRDefault="00A333CE" w:rsidP="00A333CE">
      <w:pPr>
        <w:rPr>
          <w:rFonts w:ascii="Arial" w:hAnsi="Arial" w:cs="Arial"/>
        </w:rPr>
      </w:pPr>
      <w:r w:rsidRPr="009A7664">
        <w:rPr>
          <w:rFonts w:ascii="Arial" w:hAnsi="Arial" w:cs="Arial"/>
        </w:rPr>
        <w:t>Tanto el diseño como los materiales y fabricación, deberán corresponder a lo indicado en esta especificación, a las buenas prácticas de ingeniería, de aceptación general, fábricas productoras de materiales y talleres de fabricación. Todos los equipos y materiales deberán ser de primera calidad.</w:t>
      </w:r>
    </w:p>
    <w:p w14:paraId="0440070F" w14:textId="27509783" w:rsidR="00A333CE" w:rsidRPr="009A7664" w:rsidRDefault="00A333CE" w:rsidP="00A333CE">
      <w:pPr>
        <w:pStyle w:val="Ttulo3"/>
      </w:pPr>
      <w:bookmarkStart w:id="47" w:name="_Toc192665693"/>
      <w:r w:rsidRPr="009A7664">
        <w:t>Requerimientos Constructivos</w:t>
      </w:r>
      <w:bookmarkEnd w:id="47"/>
    </w:p>
    <w:p w14:paraId="275B8725" w14:textId="77777777" w:rsidR="00A333CE" w:rsidRPr="009A7664" w:rsidRDefault="00B061E2" w:rsidP="00A333CE">
      <w:pPr>
        <w:rPr>
          <w:rFonts w:ascii="Arial" w:hAnsi="Arial" w:cs="Arial"/>
        </w:rPr>
      </w:pPr>
      <w:r w:rsidRPr="009A7664">
        <w:rPr>
          <w:rFonts w:ascii="Arial" w:hAnsi="Arial" w:cs="Arial"/>
        </w:rPr>
        <w:t>Los Transformadores de Tensión</w:t>
      </w:r>
      <w:r w:rsidR="00A333CE" w:rsidRPr="009A7664">
        <w:rPr>
          <w:rFonts w:ascii="Arial" w:hAnsi="Arial" w:cs="Arial"/>
        </w:rPr>
        <w:t xml:space="preserve"> deberán ser de diseño y fabricación para servicio pesado (heavy-</w:t>
      </w:r>
      <w:proofErr w:type="spellStart"/>
      <w:r w:rsidR="00A333CE" w:rsidRPr="009A7664">
        <w:rPr>
          <w:rFonts w:ascii="Arial" w:hAnsi="Arial" w:cs="Arial"/>
        </w:rPr>
        <w:t>duty</w:t>
      </w:r>
      <w:proofErr w:type="spellEnd"/>
      <w:r w:rsidR="00A333CE" w:rsidRPr="009A7664">
        <w:rPr>
          <w:rFonts w:ascii="Arial" w:hAnsi="Arial" w:cs="Arial"/>
        </w:rPr>
        <w:t xml:space="preserve">, </w:t>
      </w:r>
      <w:proofErr w:type="spellStart"/>
      <w:r w:rsidR="00A333CE" w:rsidRPr="009A7664">
        <w:rPr>
          <w:rFonts w:ascii="Arial" w:hAnsi="Arial" w:cs="Arial"/>
        </w:rPr>
        <w:t>design</w:t>
      </w:r>
      <w:proofErr w:type="spellEnd"/>
      <w:r w:rsidR="00A333CE" w:rsidRPr="009A7664">
        <w:rPr>
          <w:rFonts w:ascii="Arial" w:hAnsi="Arial" w:cs="Arial"/>
        </w:rPr>
        <w:t xml:space="preserve"> and </w:t>
      </w:r>
      <w:proofErr w:type="spellStart"/>
      <w:r w:rsidR="00A333CE" w:rsidRPr="009A7664">
        <w:rPr>
          <w:rFonts w:ascii="Arial" w:hAnsi="Arial" w:cs="Arial"/>
        </w:rPr>
        <w:t>construction</w:t>
      </w:r>
      <w:proofErr w:type="spellEnd"/>
      <w:r w:rsidR="00A333CE" w:rsidRPr="009A7664">
        <w:rPr>
          <w:rFonts w:ascii="Arial" w:hAnsi="Arial" w:cs="Arial"/>
        </w:rPr>
        <w:t>), incorporando las más modernas características de diseño probadas. Además de los últimos avances tecnológicos disponibles para este tipo de equipos.</w:t>
      </w:r>
    </w:p>
    <w:p w14:paraId="7D5C4EDC" w14:textId="77777777" w:rsidR="00A333CE" w:rsidRPr="009A7664" w:rsidRDefault="00A333CE" w:rsidP="00A333CE">
      <w:pPr>
        <w:rPr>
          <w:rFonts w:ascii="Arial" w:hAnsi="Arial" w:cs="Arial"/>
        </w:rPr>
      </w:pPr>
      <w:r w:rsidRPr="009A7664">
        <w:rPr>
          <w:rFonts w:ascii="Arial" w:hAnsi="Arial" w:cs="Arial"/>
        </w:rPr>
        <w:t xml:space="preserve">Los Transformadores de </w:t>
      </w:r>
      <w:r w:rsidR="007E50C3" w:rsidRPr="009A7664">
        <w:rPr>
          <w:rFonts w:ascii="Arial" w:hAnsi="Arial" w:cs="Arial"/>
        </w:rPr>
        <w:t>tensión</w:t>
      </w:r>
      <w:r w:rsidRPr="009A7664">
        <w:rPr>
          <w:rFonts w:ascii="Arial" w:hAnsi="Arial" w:cs="Arial"/>
        </w:rPr>
        <w:t xml:space="preserve"> que serán suministrados bajo esta especificación técnica deberán ser para instalación a la intemperie, unipolar, de montaje vertical, tipo columna, completa con sus aisladores y cualquier otro elemento que se requiera.</w:t>
      </w:r>
    </w:p>
    <w:p w14:paraId="594A4582" w14:textId="77777777" w:rsidR="00A333CE" w:rsidRPr="009A7664" w:rsidRDefault="00A333CE" w:rsidP="00A333CE">
      <w:pPr>
        <w:rPr>
          <w:rFonts w:ascii="Arial" w:hAnsi="Arial" w:cs="Arial"/>
        </w:rPr>
      </w:pPr>
      <w:r w:rsidRPr="009A7664">
        <w:rPr>
          <w:rFonts w:ascii="Arial" w:hAnsi="Arial" w:cs="Arial"/>
        </w:rPr>
        <w:t>Los transformadores deberán ser inmersos en aceite y herméticamente sellados para prevenir cualquier contacto de sus partes internas con el ambiente. Cada transformador deberá ser provisto de una cámara de expansión de aceite con diafragma elástico o fuelles hechos de material sintético, resistente al Ozono o metálico resistente al aceite, a fin de hacer frente a contracciones y expansiones térmicas del aceite.</w:t>
      </w:r>
    </w:p>
    <w:p w14:paraId="1159622C" w14:textId="77777777" w:rsidR="00A333CE" w:rsidRPr="009A7664" w:rsidRDefault="00A333CE" w:rsidP="00A333CE">
      <w:pPr>
        <w:rPr>
          <w:rFonts w:ascii="Arial" w:hAnsi="Arial" w:cs="Arial"/>
        </w:rPr>
      </w:pPr>
      <w:r w:rsidRPr="009A7664">
        <w:rPr>
          <w:rFonts w:ascii="Arial" w:hAnsi="Arial" w:cs="Arial"/>
        </w:rPr>
        <w:t>Todos los materiales usados en el transformador deberán ser insolubles en aceite caliente de transformador. Todas las empaquetaduras deberán ser hechas de un material también resistente al aceite caliente, influencias atmosféricas y cualquier compresión permanente de los pernos de las bridas (</w:t>
      </w:r>
      <w:proofErr w:type="spellStart"/>
      <w:r w:rsidRPr="009A7664">
        <w:rPr>
          <w:rFonts w:ascii="Arial" w:hAnsi="Arial" w:cs="Arial"/>
        </w:rPr>
        <w:t>flanges</w:t>
      </w:r>
      <w:proofErr w:type="spellEnd"/>
      <w:r w:rsidRPr="009A7664">
        <w:rPr>
          <w:rFonts w:ascii="Arial" w:hAnsi="Arial" w:cs="Arial"/>
        </w:rPr>
        <w:t>).</w:t>
      </w:r>
    </w:p>
    <w:p w14:paraId="2D17F293" w14:textId="77777777" w:rsidR="00B061E2" w:rsidRPr="009A7664" w:rsidRDefault="00B061E2" w:rsidP="00B061E2">
      <w:pPr>
        <w:rPr>
          <w:rFonts w:ascii="Arial" w:hAnsi="Arial" w:cs="Arial"/>
        </w:rPr>
      </w:pPr>
      <w:r w:rsidRPr="009A7664">
        <w:rPr>
          <w:rFonts w:ascii="Arial" w:hAnsi="Arial" w:cs="Arial"/>
        </w:rPr>
        <w:t xml:space="preserve">Los transformadores de </w:t>
      </w:r>
      <w:r w:rsidR="001306A5" w:rsidRPr="009A7664">
        <w:rPr>
          <w:rFonts w:ascii="Arial" w:hAnsi="Arial" w:cs="Arial"/>
        </w:rPr>
        <w:t>tensión</w:t>
      </w:r>
      <w:r w:rsidRPr="009A7664">
        <w:rPr>
          <w:rFonts w:ascii="Arial" w:hAnsi="Arial" w:cs="Arial"/>
        </w:rPr>
        <w:t xml:space="preserve"> deberán ser secados, impregnados y llenados con aceite previamente desgasificado bajo alto vacío, con el fin de obtener una aislación impregnada completamente seca que asegure una larga vida.</w:t>
      </w:r>
    </w:p>
    <w:p w14:paraId="0AC1BAE9" w14:textId="77777777" w:rsidR="00B061E2" w:rsidRPr="009A7664" w:rsidRDefault="00B061E2" w:rsidP="00B061E2">
      <w:pPr>
        <w:rPr>
          <w:rFonts w:ascii="Arial" w:hAnsi="Arial" w:cs="Arial"/>
        </w:rPr>
      </w:pPr>
      <w:r w:rsidRPr="009A7664">
        <w:rPr>
          <w:rFonts w:ascii="Arial" w:hAnsi="Arial" w:cs="Arial"/>
        </w:rPr>
        <w:t xml:space="preserve">Los transformadores deben ser diseñados para responder correctamente durante el régimen transitorio, manteniendo una magnitud de error menor que uno por ciento (1%). Además, su diseño deberá evitar fenómenos como la saturación o la </w:t>
      </w:r>
      <w:proofErr w:type="spellStart"/>
      <w:r w:rsidRPr="009A7664">
        <w:rPr>
          <w:rFonts w:ascii="Arial" w:hAnsi="Arial" w:cs="Arial"/>
        </w:rPr>
        <w:t>ferroresonancia</w:t>
      </w:r>
      <w:proofErr w:type="spellEnd"/>
      <w:r w:rsidRPr="009A7664">
        <w:rPr>
          <w:rFonts w:ascii="Arial" w:hAnsi="Arial" w:cs="Arial"/>
        </w:rPr>
        <w:t xml:space="preserve"> durante el régimen transitorio lo cual deberá ser respaldado por un estudio de </w:t>
      </w:r>
      <w:proofErr w:type="spellStart"/>
      <w:r w:rsidRPr="009A7664">
        <w:rPr>
          <w:rFonts w:ascii="Arial" w:hAnsi="Arial" w:cs="Arial"/>
        </w:rPr>
        <w:t>Ferroresonancia</w:t>
      </w:r>
      <w:proofErr w:type="spellEnd"/>
      <w:r w:rsidRPr="009A7664">
        <w:rPr>
          <w:rFonts w:ascii="Arial" w:hAnsi="Arial" w:cs="Arial"/>
        </w:rPr>
        <w:t xml:space="preserve"> que avale su uso. Tampoco deberá introducir oscilaciones con sobretensiones excesivas de 50 Hz ni de armónicos durante maniobras de conexión o desconexión o para cualquier cambio repentino de la tensión aplicada.</w:t>
      </w:r>
    </w:p>
    <w:p w14:paraId="452C3763" w14:textId="77777777" w:rsidR="00C01E3F" w:rsidRPr="009A7664" w:rsidRDefault="00C01E3F" w:rsidP="00C01E3F">
      <w:pPr>
        <w:rPr>
          <w:rFonts w:ascii="Arial" w:hAnsi="Arial" w:cs="Arial"/>
        </w:rPr>
      </w:pPr>
      <w:r w:rsidRPr="009A7664">
        <w:rPr>
          <w:rFonts w:ascii="Arial" w:hAnsi="Arial" w:cs="Arial"/>
        </w:rPr>
        <w:t xml:space="preserve">También es requerido que el suministro cumpla con lo requerido en la </w:t>
      </w:r>
      <w:proofErr w:type="spellStart"/>
      <w:r w:rsidRPr="009A7664">
        <w:rPr>
          <w:rFonts w:ascii="Arial" w:hAnsi="Arial" w:cs="Arial"/>
        </w:rPr>
        <w:t>NTSyCS</w:t>
      </w:r>
      <w:proofErr w:type="spellEnd"/>
      <w:r w:rsidRPr="009A7664">
        <w:rPr>
          <w:rFonts w:ascii="Arial" w:hAnsi="Arial" w:cs="Arial"/>
        </w:rPr>
        <w:t xml:space="preserve"> referida a la cualificación sísmica.</w:t>
      </w:r>
    </w:p>
    <w:p w14:paraId="4C55BA63" w14:textId="77777777" w:rsidR="00A333CE" w:rsidRPr="009A7664" w:rsidRDefault="00A333CE" w:rsidP="0016511D">
      <w:pPr>
        <w:pStyle w:val="Ttulo3"/>
      </w:pPr>
      <w:bookmarkStart w:id="48" w:name="_Toc192665694"/>
      <w:r w:rsidRPr="009A7664">
        <w:lastRenderedPageBreak/>
        <w:t>Aspectos Mecánicos</w:t>
      </w:r>
      <w:bookmarkEnd w:id="48"/>
    </w:p>
    <w:p w14:paraId="0FDC579C" w14:textId="77777777" w:rsidR="00C77904" w:rsidRPr="009A7664" w:rsidRDefault="00A333CE" w:rsidP="00A333CE">
      <w:pPr>
        <w:rPr>
          <w:rFonts w:ascii="Arial" w:hAnsi="Arial" w:cs="Arial"/>
        </w:rPr>
      </w:pPr>
      <w:r w:rsidRPr="009A7664">
        <w:rPr>
          <w:rFonts w:ascii="Arial" w:hAnsi="Arial" w:cs="Arial"/>
        </w:rPr>
        <w:t xml:space="preserve">Los transformadores deberán ser capaces de soportar sin ningún daño, los esfuerzos mecánicos y térmicos impuestos por la corriente de cortocircuito especificada, durante </w:t>
      </w:r>
      <w:r w:rsidR="00AE1993" w:rsidRPr="009A7664">
        <w:rPr>
          <w:rFonts w:ascii="Arial" w:hAnsi="Arial" w:cs="Arial"/>
        </w:rPr>
        <w:t>un</w:t>
      </w:r>
      <w:r w:rsidR="00B369CB" w:rsidRPr="009A7664">
        <w:rPr>
          <w:rFonts w:ascii="Arial" w:hAnsi="Arial" w:cs="Arial"/>
        </w:rPr>
        <w:t xml:space="preserve"> (1)</w:t>
      </w:r>
      <w:r w:rsidRPr="009A7664">
        <w:rPr>
          <w:rFonts w:ascii="Arial" w:hAnsi="Arial" w:cs="Arial"/>
        </w:rPr>
        <w:t xml:space="preserve"> segundo</w:t>
      </w:r>
      <w:r w:rsidR="00C77904" w:rsidRPr="009A7664">
        <w:rPr>
          <w:rFonts w:ascii="Arial" w:hAnsi="Arial" w:cs="Arial"/>
        </w:rPr>
        <w:t>.</w:t>
      </w:r>
    </w:p>
    <w:p w14:paraId="1319C7E1" w14:textId="77777777" w:rsidR="00A333CE" w:rsidRPr="009A7664" w:rsidRDefault="00C77904" w:rsidP="00A333CE">
      <w:pPr>
        <w:rPr>
          <w:rFonts w:ascii="Arial" w:hAnsi="Arial" w:cs="Arial"/>
        </w:rPr>
      </w:pPr>
      <w:r w:rsidRPr="009A7664">
        <w:rPr>
          <w:rFonts w:ascii="Arial" w:hAnsi="Arial" w:cs="Arial"/>
        </w:rPr>
        <w:t>Bajo estas condiciones, ocurriendo después de una operación continua a cargas nominales, la elevación de temperatura en los materiales conductores de los enrollados no deberá exceder 65ºC.</w:t>
      </w:r>
    </w:p>
    <w:p w14:paraId="5F15ABCC" w14:textId="77777777" w:rsidR="00A333CE" w:rsidRPr="009A7664" w:rsidRDefault="00A333CE" w:rsidP="00A333CE">
      <w:pPr>
        <w:rPr>
          <w:rFonts w:ascii="Arial" w:hAnsi="Arial" w:cs="Arial"/>
        </w:rPr>
      </w:pPr>
      <w:r w:rsidRPr="009A7664">
        <w:rPr>
          <w:rFonts w:ascii="Arial" w:hAnsi="Arial" w:cs="Arial"/>
        </w:rPr>
        <w:t xml:space="preserve">Además, el transformador estará diseñado para ser sometido a un programa de mantenimiento que incluye lavado energizado con un chorro de agua de 70 </w:t>
      </w:r>
      <w:proofErr w:type="spellStart"/>
      <w:r w:rsidRPr="009A7664">
        <w:rPr>
          <w:rFonts w:ascii="Arial" w:hAnsi="Arial" w:cs="Arial"/>
        </w:rPr>
        <w:t>daN</w:t>
      </w:r>
      <w:proofErr w:type="spellEnd"/>
      <w:r w:rsidRPr="009A7664">
        <w:rPr>
          <w:rFonts w:ascii="Arial" w:hAnsi="Arial" w:cs="Arial"/>
        </w:rPr>
        <w:t>/cm</w:t>
      </w:r>
      <w:r w:rsidRPr="009A7664">
        <w:rPr>
          <w:rFonts w:ascii="Arial" w:hAnsi="Arial" w:cs="Arial"/>
          <w:vertAlign w:val="superscript"/>
        </w:rPr>
        <w:t>2</w:t>
      </w:r>
      <w:r w:rsidRPr="009A7664">
        <w:rPr>
          <w:rFonts w:ascii="Arial" w:hAnsi="Arial" w:cs="Arial"/>
        </w:rPr>
        <w:t>.</w:t>
      </w:r>
    </w:p>
    <w:p w14:paraId="5D6C9FA1" w14:textId="77777777" w:rsidR="00A333CE" w:rsidRPr="009A7664" w:rsidRDefault="00506D98" w:rsidP="0016511D">
      <w:pPr>
        <w:pStyle w:val="Ttulo3"/>
      </w:pPr>
      <w:bookmarkStart w:id="49" w:name="_Toc192665695"/>
      <w:r w:rsidRPr="009A7664">
        <w:t>Placa de características</w:t>
      </w:r>
      <w:bookmarkEnd w:id="49"/>
    </w:p>
    <w:p w14:paraId="2B34BA42" w14:textId="59AC8DE5" w:rsidR="00953B94" w:rsidRPr="009A7664" w:rsidRDefault="00953B94" w:rsidP="002B05F5">
      <w:pPr>
        <w:rPr>
          <w:rFonts w:ascii="Arial" w:hAnsi="Arial" w:cs="Arial"/>
        </w:rPr>
      </w:pPr>
      <w:r w:rsidRPr="009A7664">
        <w:rPr>
          <w:rFonts w:ascii="Arial" w:hAnsi="Arial" w:cs="Arial"/>
        </w:rPr>
        <w:t xml:space="preserve">Los Transformadores de </w:t>
      </w:r>
      <w:r w:rsidR="00E94BEC" w:rsidRPr="009A7664">
        <w:rPr>
          <w:rFonts w:ascii="Arial" w:hAnsi="Arial" w:cs="Arial"/>
        </w:rPr>
        <w:t>tensión</w:t>
      </w:r>
      <w:r w:rsidRPr="009A7664">
        <w:rPr>
          <w:rFonts w:ascii="Arial" w:hAnsi="Arial" w:cs="Arial"/>
        </w:rPr>
        <w:t xml:space="preserve"> llevarán una placa de características en la que se hará constar, de forma indeleble y fácilmente legible, todos los parámetros, los enrollados y diagrama de conexión con todos los datos pertinentes, en concordancia con la Norma IEC 61869-5, para transformadores de tensión capacitivos (</w:t>
      </w:r>
      <w:proofErr w:type="spellStart"/>
      <w:r w:rsidRPr="009A7664">
        <w:rPr>
          <w:rFonts w:ascii="Arial" w:hAnsi="Arial" w:cs="Arial"/>
        </w:rPr>
        <w:t>Additional</w:t>
      </w:r>
      <w:proofErr w:type="spellEnd"/>
      <w:r w:rsidRPr="009A7664">
        <w:rPr>
          <w:rFonts w:ascii="Arial" w:hAnsi="Arial" w:cs="Arial"/>
        </w:rPr>
        <w:t xml:space="preserve"> </w:t>
      </w:r>
      <w:proofErr w:type="spellStart"/>
      <w:r w:rsidRPr="009A7664">
        <w:rPr>
          <w:rFonts w:ascii="Arial" w:hAnsi="Arial" w:cs="Arial"/>
        </w:rPr>
        <w:t>requirements</w:t>
      </w:r>
      <w:proofErr w:type="spellEnd"/>
      <w:r w:rsidRPr="009A7664">
        <w:rPr>
          <w:rFonts w:ascii="Arial" w:hAnsi="Arial" w:cs="Arial"/>
        </w:rPr>
        <w:t xml:space="preserve"> </w:t>
      </w:r>
      <w:proofErr w:type="spellStart"/>
      <w:r w:rsidRPr="009A7664">
        <w:rPr>
          <w:rFonts w:ascii="Arial" w:hAnsi="Arial" w:cs="Arial"/>
        </w:rPr>
        <w:t>for</w:t>
      </w:r>
      <w:proofErr w:type="spellEnd"/>
      <w:r w:rsidRPr="009A7664">
        <w:rPr>
          <w:rFonts w:ascii="Arial" w:hAnsi="Arial" w:cs="Arial"/>
        </w:rPr>
        <w:t xml:space="preserve"> capacitor </w:t>
      </w:r>
      <w:proofErr w:type="spellStart"/>
      <w:r w:rsidRPr="009A7664">
        <w:rPr>
          <w:rFonts w:ascii="Arial" w:hAnsi="Arial" w:cs="Arial"/>
        </w:rPr>
        <w:t>voltage</w:t>
      </w:r>
      <w:proofErr w:type="spellEnd"/>
      <w:r w:rsidRPr="009A7664">
        <w:rPr>
          <w:rFonts w:ascii="Arial" w:hAnsi="Arial" w:cs="Arial"/>
        </w:rPr>
        <w:t xml:space="preserve"> </w:t>
      </w:r>
      <w:proofErr w:type="spellStart"/>
      <w:r w:rsidRPr="009A7664">
        <w:rPr>
          <w:rFonts w:ascii="Arial" w:hAnsi="Arial" w:cs="Arial"/>
        </w:rPr>
        <w:t>transformers</w:t>
      </w:r>
      <w:proofErr w:type="spellEnd"/>
      <w:r w:rsidRPr="009A7664">
        <w:rPr>
          <w:rFonts w:ascii="Arial" w:hAnsi="Arial" w:cs="Arial"/>
        </w:rPr>
        <w:t>).</w:t>
      </w:r>
    </w:p>
    <w:p w14:paraId="20DA367E" w14:textId="77777777" w:rsidR="00A333CE" w:rsidRPr="009A7664" w:rsidRDefault="00953B94" w:rsidP="0016511D">
      <w:pPr>
        <w:pStyle w:val="Ttulo3"/>
      </w:pPr>
      <w:bookmarkStart w:id="50" w:name="_Toc192665696"/>
      <w:r w:rsidRPr="009A7664">
        <w:t>Aisladores</w:t>
      </w:r>
      <w:bookmarkEnd w:id="50"/>
    </w:p>
    <w:p w14:paraId="6E69424F" w14:textId="77777777" w:rsidR="00953B94" w:rsidRPr="009A7664" w:rsidRDefault="00953B94" w:rsidP="002B05F5">
      <w:pPr>
        <w:rPr>
          <w:rFonts w:ascii="Arial" w:hAnsi="Arial" w:cs="Arial"/>
        </w:rPr>
      </w:pPr>
      <w:r w:rsidRPr="009A7664">
        <w:rPr>
          <w:rFonts w:ascii="Arial" w:hAnsi="Arial" w:cs="Arial"/>
        </w:rPr>
        <w:t xml:space="preserve">Los aisladores de los Transformadores de </w:t>
      </w:r>
      <w:r w:rsidR="00EC2398" w:rsidRPr="009A7664">
        <w:rPr>
          <w:rFonts w:ascii="Arial" w:hAnsi="Arial" w:cs="Arial"/>
        </w:rPr>
        <w:t>tensión</w:t>
      </w:r>
      <w:r w:rsidRPr="009A7664">
        <w:rPr>
          <w:rFonts w:ascii="Arial" w:hAnsi="Arial" w:cs="Arial"/>
        </w:rPr>
        <w:t xml:space="preserve"> deberán cumplir con la distancia mínima de fuga expuesta en esta especificación.</w:t>
      </w:r>
    </w:p>
    <w:p w14:paraId="5721B5ED" w14:textId="77777777" w:rsidR="00953B94" w:rsidRPr="009A7664" w:rsidRDefault="00953B94" w:rsidP="002B05F5">
      <w:pPr>
        <w:rPr>
          <w:rFonts w:ascii="Arial" w:hAnsi="Arial" w:cs="Arial"/>
        </w:rPr>
      </w:pPr>
      <w:r w:rsidRPr="009A7664">
        <w:rPr>
          <w:rFonts w:ascii="Arial" w:hAnsi="Arial" w:cs="Arial"/>
        </w:rPr>
        <w:t>El aislador será fabricado en porcelana. No se aceptarán aisladores fabricados en resinas sintéticas. Las polleras estarán producidas por un proceso húmedo y fabricado con material homogéneo, sin laminaciones, cavidades, grietas u otro tipo de imperfección que afecte a la resistencia mecánica o calidad dieléctrica del aislador. El barniz vítreo será de color uniforme y libre de defectos. El método de unión de los aisladores asegurará una solicitación uniforme de la porcelana.</w:t>
      </w:r>
    </w:p>
    <w:p w14:paraId="434D2E39" w14:textId="77777777" w:rsidR="00953B94" w:rsidRPr="009A7664" w:rsidRDefault="00953B94" w:rsidP="002B05F5">
      <w:pPr>
        <w:rPr>
          <w:rFonts w:ascii="Arial" w:hAnsi="Arial" w:cs="Arial"/>
        </w:rPr>
      </w:pPr>
      <w:r w:rsidRPr="009A7664">
        <w:rPr>
          <w:rFonts w:ascii="Arial" w:hAnsi="Arial" w:cs="Arial"/>
        </w:rPr>
        <w:t>Los aisladores deben ser deben ser de color marrón (</w:t>
      </w:r>
      <w:r w:rsidR="00BB7F6F" w:rsidRPr="009A7664">
        <w:rPr>
          <w:rFonts w:ascii="Arial" w:hAnsi="Arial" w:cs="Arial"/>
        </w:rPr>
        <w:t>RAL 8002_</w:t>
      </w:r>
      <w:r w:rsidRPr="009A7664">
        <w:rPr>
          <w:rFonts w:ascii="Arial" w:hAnsi="Arial" w:cs="Arial"/>
        </w:rPr>
        <w:t>Brown).</w:t>
      </w:r>
    </w:p>
    <w:p w14:paraId="02F3147B" w14:textId="77777777" w:rsidR="00953B94" w:rsidRPr="009A7664" w:rsidRDefault="00953B94" w:rsidP="002B05F5">
      <w:pPr>
        <w:rPr>
          <w:rFonts w:ascii="Arial" w:hAnsi="Arial" w:cs="Arial"/>
        </w:rPr>
      </w:pPr>
      <w:r w:rsidRPr="009A7664">
        <w:rPr>
          <w:rFonts w:ascii="Arial" w:hAnsi="Arial" w:cs="Arial"/>
        </w:rPr>
        <w:t>En la unión brida-porcelana no se aceptará el uso de ningún pegamento que tenga azufre como componente principal. En todos los demás aspectos constructivos los aisladores deberán cumplir con la norma IEC 60273. Asimismo, deberán cumplir satisfactoriamente con las pruebas especificadas en la norma IEC 60168.</w:t>
      </w:r>
    </w:p>
    <w:p w14:paraId="42656902" w14:textId="77777777" w:rsidR="00A333CE" w:rsidRPr="009A7664" w:rsidRDefault="00370A72" w:rsidP="00203861">
      <w:pPr>
        <w:pStyle w:val="Ttulo3"/>
      </w:pPr>
      <w:bookmarkStart w:id="51" w:name="_Toc192665697"/>
      <w:r w:rsidRPr="009A7664">
        <w:t>Tensión aplicada al Secundario</w:t>
      </w:r>
      <w:bookmarkEnd w:id="51"/>
    </w:p>
    <w:p w14:paraId="37E8D6EA" w14:textId="15ABFAC2" w:rsidR="00370A72" w:rsidRPr="009A7664" w:rsidRDefault="00370A72" w:rsidP="002B05F5">
      <w:pPr>
        <w:rPr>
          <w:rFonts w:ascii="Arial" w:hAnsi="Arial" w:cs="Arial"/>
        </w:rPr>
      </w:pPr>
      <w:r w:rsidRPr="009A7664">
        <w:rPr>
          <w:rFonts w:ascii="Arial" w:hAnsi="Arial" w:cs="Arial"/>
        </w:rPr>
        <w:t xml:space="preserve">El secundario deberá ser aislado para una prueba de tensión aplicada de 3 </w:t>
      </w:r>
      <w:proofErr w:type="spellStart"/>
      <w:r w:rsidRPr="009A7664">
        <w:rPr>
          <w:rFonts w:ascii="Arial" w:hAnsi="Arial" w:cs="Arial"/>
        </w:rPr>
        <w:t>kVef</w:t>
      </w:r>
      <w:proofErr w:type="spellEnd"/>
      <w:r w:rsidRPr="009A7664">
        <w:rPr>
          <w:rFonts w:ascii="Arial" w:hAnsi="Arial" w:cs="Arial"/>
        </w:rPr>
        <w:t>, según IEC 61869, durante un minuto.</w:t>
      </w:r>
    </w:p>
    <w:p w14:paraId="7A89A266" w14:textId="77777777" w:rsidR="00A333CE" w:rsidRPr="009A7664" w:rsidRDefault="00152B13" w:rsidP="00203861">
      <w:pPr>
        <w:pStyle w:val="Ttulo3"/>
      </w:pPr>
      <w:bookmarkStart w:id="52" w:name="_Toc192665698"/>
      <w:r w:rsidRPr="009A7664">
        <w:t>Terminales Primarios</w:t>
      </w:r>
      <w:bookmarkEnd w:id="52"/>
    </w:p>
    <w:p w14:paraId="0D2829A1" w14:textId="77777777" w:rsidR="00152B13" w:rsidRPr="009A7664" w:rsidRDefault="00152B13" w:rsidP="002B05F5">
      <w:pPr>
        <w:rPr>
          <w:rFonts w:ascii="Arial" w:hAnsi="Arial" w:cs="Arial"/>
        </w:rPr>
      </w:pPr>
      <w:r w:rsidRPr="009A7664">
        <w:rPr>
          <w:rFonts w:ascii="Arial" w:hAnsi="Arial" w:cs="Arial"/>
        </w:rPr>
        <w:t>Los terminales primarios y secundarios deberán llevar marcas de terminal y polaridad durables, claramente distinguibles, las que no podrán ser borradas fácilmente con pintura.</w:t>
      </w:r>
    </w:p>
    <w:p w14:paraId="58D1C1A8" w14:textId="109BCB93" w:rsidR="00152B13" w:rsidRPr="009A7664" w:rsidRDefault="006A582E" w:rsidP="002B05F5">
      <w:pPr>
        <w:rPr>
          <w:rFonts w:ascii="Arial" w:hAnsi="Arial" w:cs="Arial"/>
        </w:rPr>
      </w:pPr>
      <w:r w:rsidRPr="009A7664">
        <w:rPr>
          <w:rFonts w:ascii="Arial" w:hAnsi="Arial" w:cs="Arial"/>
        </w:rPr>
        <w:t>L</w:t>
      </w:r>
      <w:r w:rsidR="00152B13" w:rsidRPr="009A7664">
        <w:rPr>
          <w:rFonts w:ascii="Arial" w:hAnsi="Arial" w:cs="Arial"/>
        </w:rPr>
        <w:t>os terminales primarios deberán ser de</w:t>
      </w:r>
      <w:r w:rsidR="008749AE" w:rsidRPr="009A7664">
        <w:rPr>
          <w:rFonts w:ascii="Arial" w:hAnsi="Arial" w:cs="Arial"/>
        </w:rPr>
        <w:t xml:space="preserve"> aleación de</w:t>
      </w:r>
      <w:r w:rsidR="00152B13" w:rsidRPr="009A7664">
        <w:rPr>
          <w:rFonts w:ascii="Arial" w:hAnsi="Arial" w:cs="Arial"/>
        </w:rPr>
        <w:t xml:space="preserve"> aluminio </w:t>
      </w:r>
      <w:r w:rsidR="008749AE" w:rsidRPr="009A7664">
        <w:rPr>
          <w:rFonts w:ascii="Arial" w:hAnsi="Arial" w:cs="Arial"/>
        </w:rPr>
        <w:t>T-6</w:t>
      </w:r>
      <w:r w:rsidRPr="009A7664">
        <w:rPr>
          <w:rFonts w:ascii="Arial" w:hAnsi="Arial" w:cs="Arial"/>
        </w:rPr>
        <w:t xml:space="preserve"> o superior</w:t>
      </w:r>
      <w:r w:rsidR="000E1AE2" w:rsidRPr="009A7664">
        <w:rPr>
          <w:rFonts w:ascii="Arial" w:hAnsi="Arial" w:cs="Arial"/>
        </w:rPr>
        <w:t xml:space="preserve">, con </w:t>
      </w:r>
      <w:r w:rsidRPr="009A7664">
        <w:rPr>
          <w:rFonts w:ascii="Arial" w:hAnsi="Arial" w:cs="Arial"/>
        </w:rPr>
        <w:t>paleta tipo NEMA 4.</w:t>
      </w:r>
      <w:r w:rsidR="00152B13" w:rsidRPr="009A7664">
        <w:rPr>
          <w:rFonts w:ascii="Arial" w:hAnsi="Arial" w:cs="Arial"/>
        </w:rPr>
        <w:t xml:space="preserve"> Estos terminales deberán resistir como mínimo 1,2 veces la</w:t>
      </w:r>
      <w:r w:rsidRPr="009A7664">
        <w:rPr>
          <w:rFonts w:ascii="Arial" w:hAnsi="Arial" w:cs="Arial"/>
        </w:rPr>
        <w:t xml:space="preserve"> </w:t>
      </w:r>
      <w:r w:rsidR="00152B13" w:rsidRPr="009A7664">
        <w:rPr>
          <w:rFonts w:ascii="Arial" w:hAnsi="Arial" w:cs="Arial"/>
        </w:rPr>
        <w:t>corriente</w:t>
      </w:r>
      <w:r w:rsidRPr="009A7664">
        <w:rPr>
          <w:rFonts w:ascii="Arial" w:hAnsi="Arial" w:cs="Arial"/>
        </w:rPr>
        <w:t xml:space="preserve"> máxima</w:t>
      </w:r>
      <w:r w:rsidR="00152B13" w:rsidRPr="009A7664">
        <w:rPr>
          <w:rFonts w:ascii="Arial" w:hAnsi="Arial" w:cs="Arial"/>
        </w:rPr>
        <w:t xml:space="preserve"> nominal sin exceder los aumentos de temperatura especificadas, según </w:t>
      </w:r>
      <w:r w:rsidRPr="009A7664">
        <w:rPr>
          <w:rFonts w:ascii="Arial" w:hAnsi="Arial" w:cs="Arial"/>
        </w:rPr>
        <w:t xml:space="preserve">los establecido en el estándar </w:t>
      </w:r>
      <w:r w:rsidR="00152B13" w:rsidRPr="009A7664">
        <w:rPr>
          <w:rFonts w:ascii="Arial" w:hAnsi="Arial" w:cs="Arial"/>
        </w:rPr>
        <w:t>IEC 61869</w:t>
      </w:r>
      <w:r w:rsidRPr="009A7664">
        <w:rPr>
          <w:rFonts w:ascii="Arial" w:hAnsi="Arial" w:cs="Arial"/>
        </w:rPr>
        <w:t>-</w:t>
      </w:r>
      <w:r w:rsidR="009206CF" w:rsidRPr="009A7664">
        <w:rPr>
          <w:rFonts w:ascii="Arial" w:hAnsi="Arial" w:cs="Arial"/>
        </w:rPr>
        <w:t>3</w:t>
      </w:r>
      <w:r w:rsidR="008B0710" w:rsidRPr="009A7664">
        <w:rPr>
          <w:rFonts w:ascii="Arial" w:hAnsi="Arial" w:cs="Arial"/>
        </w:rPr>
        <w:t>.</w:t>
      </w:r>
    </w:p>
    <w:p w14:paraId="01FF1E68" w14:textId="77777777" w:rsidR="00152B13" w:rsidRPr="009A7664" w:rsidRDefault="00152B13" w:rsidP="002B05F5">
      <w:pPr>
        <w:rPr>
          <w:rFonts w:ascii="Arial" w:hAnsi="Arial" w:cs="Arial"/>
        </w:rPr>
      </w:pPr>
      <w:r w:rsidRPr="009A7664">
        <w:rPr>
          <w:rFonts w:ascii="Arial" w:hAnsi="Arial" w:cs="Arial"/>
        </w:rPr>
        <w:lastRenderedPageBreak/>
        <w:t xml:space="preserve">El </w:t>
      </w:r>
      <w:r w:rsidR="009B2EBE" w:rsidRPr="009A7664">
        <w:rPr>
          <w:rFonts w:ascii="Arial" w:hAnsi="Arial" w:cs="Arial"/>
        </w:rPr>
        <w:t>Fabricante</w:t>
      </w:r>
      <w:r w:rsidRPr="009A7664">
        <w:rPr>
          <w:rFonts w:ascii="Arial" w:hAnsi="Arial" w:cs="Arial"/>
        </w:rPr>
        <w:t xml:space="preserve"> será responsable de coordinar la compatibilidad entre las líneas aéreas o barras y los conectores respectivos del Transformador de tensión, tomando en cuenta la corriente a conducir, los esfuerzos de cortocircuito, la presión de contacto, los elementos de unión y en particular los elementos necesarios para evitar la corrosión en la zona de contacto, ya sea por calor o por conexión de diferentes materiales.</w:t>
      </w:r>
    </w:p>
    <w:p w14:paraId="333E1D20" w14:textId="77777777" w:rsidR="00A333CE" w:rsidRPr="009A7664" w:rsidRDefault="00D85BF1" w:rsidP="00203861">
      <w:pPr>
        <w:pStyle w:val="Ttulo3"/>
      </w:pPr>
      <w:bookmarkStart w:id="53" w:name="_Toc192665699"/>
      <w:r w:rsidRPr="009A7664">
        <w:t>Terminales Secundarios</w:t>
      </w:r>
      <w:bookmarkEnd w:id="53"/>
    </w:p>
    <w:p w14:paraId="48395F28" w14:textId="7BFB547A" w:rsidR="00D4513A" w:rsidRPr="009A7664" w:rsidRDefault="005E68FF" w:rsidP="002B05F5">
      <w:pPr>
        <w:rPr>
          <w:rFonts w:ascii="Arial" w:hAnsi="Arial" w:cs="Arial"/>
        </w:rPr>
      </w:pPr>
      <w:r w:rsidRPr="009A7664">
        <w:rPr>
          <w:rFonts w:ascii="Arial" w:hAnsi="Arial" w:cs="Arial"/>
        </w:rPr>
        <w:t>Los terminales secundarios deberán estar alambrados a borneras ubicadas dentro de una caja metálica. Esta caja debe ser adecuada para uso a la intemperie, con grado de protección IP-6</w:t>
      </w:r>
      <w:r w:rsidR="00640B9A" w:rsidRPr="009A7664">
        <w:rPr>
          <w:rFonts w:ascii="Arial" w:hAnsi="Arial" w:cs="Arial"/>
        </w:rPr>
        <w:t>5</w:t>
      </w:r>
      <w:r w:rsidRPr="009A7664">
        <w:rPr>
          <w:rFonts w:ascii="Arial" w:hAnsi="Arial" w:cs="Arial"/>
        </w:rPr>
        <w:t>, según norma IEC 60529, y deberá poder permitir conexiones externas de cables por abajo. No se permitirán conexiones por arriba o laterales. </w:t>
      </w:r>
    </w:p>
    <w:p w14:paraId="5C045F44" w14:textId="77777777" w:rsidR="005E68FF" w:rsidRPr="009A7664" w:rsidRDefault="005E68FF" w:rsidP="002B05F5">
      <w:pPr>
        <w:rPr>
          <w:rFonts w:ascii="Arial" w:hAnsi="Arial" w:cs="Arial"/>
        </w:rPr>
      </w:pPr>
      <w:r w:rsidRPr="009A7664">
        <w:rPr>
          <w:rFonts w:ascii="Arial" w:hAnsi="Arial" w:cs="Arial"/>
        </w:rPr>
        <w:t>Los terminales secundarios deberán tener marcas de terminal y de polaridad claramente distinguibles. </w:t>
      </w:r>
    </w:p>
    <w:p w14:paraId="39E3EFC7" w14:textId="31BD9FD7" w:rsidR="00D4513A" w:rsidRPr="009A7664" w:rsidRDefault="005E68FF" w:rsidP="002B05F5">
      <w:pPr>
        <w:rPr>
          <w:rFonts w:ascii="Arial" w:hAnsi="Arial" w:cs="Arial"/>
        </w:rPr>
      </w:pPr>
      <w:r w:rsidRPr="009A7664">
        <w:rPr>
          <w:rFonts w:ascii="Arial" w:hAnsi="Arial" w:cs="Arial"/>
        </w:rPr>
        <w:t>El fabricante incluirá en la caja metálica interruptores termo magnético con contactos auxiliares de alarma, para protección de los circuitos de control. </w:t>
      </w:r>
    </w:p>
    <w:p w14:paraId="5CB1DF71" w14:textId="0B6ADF5E" w:rsidR="00D4513A" w:rsidRPr="009A7664" w:rsidRDefault="005E68FF" w:rsidP="002B05F5">
      <w:pPr>
        <w:rPr>
          <w:rFonts w:ascii="Arial" w:hAnsi="Arial" w:cs="Arial"/>
        </w:rPr>
      </w:pPr>
      <w:r w:rsidRPr="009A7664">
        <w:rPr>
          <w:rFonts w:ascii="Arial" w:hAnsi="Arial" w:cs="Arial"/>
        </w:rPr>
        <w:t xml:space="preserve">Los terminales secundarios deberán permitir una fácil conexión a cables de cobre aislados con PVC de calibre mínimo </w:t>
      </w:r>
      <w:r w:rsidR="00A70AFA" w:rsidRPr="009A7664">
        <w:rPr>
          <w:rFonts w:ascii="Arial" w:hAnsi="Arial" w:cs="Arial"/>
        </w:rPr>
        <w:t>4 mm2</w:t>
      </w:r>
      <w:r w:rsidRPr="009A7664">
        <w:rPr>
          <w:rFonts w:ascii="Arial" w:hAnsi="Arial" w:cs="Arial"/>
        </w:rPr>
        <w:t>. </w:t>
      </w:r>
    </w:p>
    <w:p w14:paraId="5F120C6C" w14:textId="24E7AE95" w:rsidR="00D4513A" w:rsidRPr="009A7664" w:rsidRDefault="005E68FF" w:rsidP="002B05F5">
      <w:pPr>
        <w:rPr>
          <w:rFonts w:ascii="Arial" w:hAnsi="Arial" w:cs="Arial"/>
        </w:rPr>
      </w:pPr>
      <w:r w:rsidRPr="009A7664">
        <w:rPr>
          <w:rFonts w:ascii="Arial" w:hAnsi="Arial" w:cs="Arial"/>
        </w:rPr>
        <w:t>La caja de terminales deberá ser suministrada con una placa empernada en el fondo, sin perforaciones. Estas últimas serán practicadas en sitio, para la adecuada entrada de los ductos metálicos que llevan los cables de conexión. </w:t>
      </w:r>
    </w:p>
    <w:p w14:paraId="52738717" w14:textId="77777777" w:rsidR="007637E7" w:rsidRPr="009A7664" w:rsidRDefault="007637E7" w:rsidP="00203861">
      <w:pPr>
        <w:pStyle w:val="Ttulo3"/>
      </w:pPr>
      <w:bookmarkStart w:id="54" w:name="_Toc192665700"/>
      <w:r w:rsidRPr="009A7664">
        <w:t>Terminales neutros primarios</w:t>
      </w:r>
      <w:bookmarkEnd w:id="54"/>
    </w:p>
    <w:p w14:paraId="351260DC" w14:textId="77777777" w:rsidR="007637E7" w:rsidRPr="009A7664" w:rsidRDefault="007637E7" w:rsidP="002B05F5">
      <w:pPr>
        <w:rPr>
          <w:rFonts w:ascii="Arial" w:hAnsi="Arial" w:cs="Arial"/>
        </w:rPr>
      </w:pPr>
      <w:r w:rsidRPr="009A7664">
        <w:rPr>
          <w:rFonts w:ascii="Arial" w:hAnsi="Arial" w:cs="Arial"/>
        </w:rPr>
        <w:t xml:space="preserve">Para el transformador de </w:t>
      </w:r>
      <w:r w:rsidR="001306A5" w:rsidRPr="009A7664">
        <w:rPr>
          <w:rFonts w:ascii="Arial" w:hAnsi="Arial" w:cs="Arial"/>
        </w:rPr>
        <w:t>tensión</w:t>
      </w:r>
      <w:r w:rsidRPr="009A7664">
        <w:rPr>
          <w:rFonts w:ascii="Arial" w:hAnsi="Arial" w:cs="Arial"/>
        </w:rPr>
        <w:t xml:space="preserve">, el terminal de neutro primario deberá ser sacado a través de su propio aislador, el que deberá ser fácilmente accesible y deberá ser conectado al neutro común del transformador a través de una unión </w:t>
      </w:r>
      <w:proofErr w:type="spellStart"/>
      <w:r w:rsidRPr="009A7664">
        <w:rPr>
          <w:rFonts w:ascii="Arial" w:hAnsi="Arial" w:cs="Arial"/>
        </w:rPr>
        <w:t>desconectable</w:t>
      </w:r>
      <w:proofErr w:type="spellEnd"/>
      <w:r w:rsidRPr="009A7664">
        <w:rPr>
          <w:rFonts w:ascii="Arial" w:hAnsi="Arial" w:cs="Arial"/>
        </w:rPr>
        <w:t xml:space="preserve"> fácilmente retirable con el propósito de probar el enrollado primario, independientemente de cualquier otra parte del transformador. </w:t>
      </w:r>
    </w:p>
    <w:p w14:paraId="1D1ABA28" w14:textId="77777777" w:rsidR="007637E7" w:rsidRPr="009A7664" w:rsidRDefault="007637E7" w:rsidP="002B05F5">
      <w:pPr>
        <w:rPr>
          <w:rFonts w:ascii="Arial" w:hAnsi="Arial" w:cs="Arial"/>
        </w:rPr>
      </w:pPr>
      <w:r w:rsidRPr="009A7664">
        <w:rPr>
          <w:rFonts w:ascii="Arial" w:hAnsi="Arial" w:cs="Arial"/>
        </w:rPr>
        <w:t xml:space="preserve">Este aislador deberá soportar una prueba de tensión de baja frecuencia por un (1) minuto para el terminal neutro del primario, de 10 </w:t>
      </w:r>
      <w:proofErr w:type="spellStart"/>
      <w:r w:rsidRPr="009A7664">
        <w:rPr>
          <w:rFonts w:ascii="Arial" w:hAnsi="Arial" w:cs="Arial"/>
        </w:rPr>
        <w:t>kVef</w:t>
      </w:r>
      <w:proofErr w:type="spellEnd"/>
      <w:r w:rsidRPr="009A7664">
        <w:rPr>
          <w:rFonts w:ascii="Arial" w:hAnsi="Arial" w:cs="Arial"/>
        </w:rPr>
        <w:t>.</w:t>
      </w:r>
    </w:p>
    <w:p w14:paraId="25644907" w14:textId="77777777" w:rsidR="007637E7" w:rsidRPr="009A7664" w:rsidRDefault="007637E7" w:rsidP="00203861">
      <w:pPr>
        <w:pStyle w:val="Ttulo3"/>
      </w:pPr>
      <w:bookmarkStart w:id="55" w:name="_Toc192665701"/>
      <w:r w:rsidRPr="009A7664">
        <w:t>Aceite</w:t>
      </w:r>
      <w:bookmarkEnd w:id="55"/>
    </w:p>
    <w:p w14:paraId="135269BD" w14:textId="77777777" w:rsidR="007A526E" w:rsidRPr="009A7664" w:rsidRDefault="007A526E" w:rsidP="007A526E">
      <w:pPr>
        <w:rPr>
          <w:rFonts w:ascii="Arial" w:hAnsi="Arial" w:cs="Arial"/>
        </w:rPr>
      </w:pPr>
      <w:r w:rsidRPr="009A7664">
        <w:rPr>
          <w:rFonts w:ascii="Arial" w:hAnsi="Arial" w:cs="Arial"/>
        </w:rPr>
        <w:t>El aceite de los transformadores deberá cumplir con lo indicado en las normas ASTM con una rigidez dieléctrica mayor o igual a 60 kV, medida con electrodos VDE (2,5 mm de separación). Asimismo, los aisladores deberán cumplir satisfactoriamente con las pruebas especificadas en la norma IEC 60168.</w:t>
      </w:r>
    </w:p>
    <w:p w14:paraId="5BAF231E" w14:textId="73301251" w:rsidR="007A526E" w:rsidRPr="009A7664" w:rsidRDefault="007A526E" w:rsidP="007A526E">
      <w:pPr>
        <w:rPr>
          <w:rFonts w:ascii="Arial" w:hAnsi="Arial" w:cs="Arial"/>
        </w:rPr>
      </w:pPr>
      <w:r w:rsidRPr="009A7664">
        <w:rPr>
          <w:rFonts w:ascii="Arial" w:hAnsi="Arial" w:cs="Arial"/>
        </w:rPr>
        <w:t xml:space="preserve">El proveedor deberá entregar el protocolo de la prueba para detectar azufre corrosivo en el aceite de los transformadores de </w:t>
      </w:r>
      <w:r w:rsidR="009206CF" w:rsidRPr="009A7664">
        <w:rPr>
          <w:rFonts w:ascii="Arial" w:hAnsi="Arial" w:cs="Arial"/>
        </w:rPr>
        <w:t>potencial</w:t>
      </w:r>
      <w:r w:rsidRPr="009A7664">
        <w:rPr>
          <w:rFonts w:ascii="Arial" w:hAnsi="Arial" w:cs="Arial"/>
        </w:rPr>
        <w:t xml:space="preserve">. La prueba debe ser realizada por el proveedor según la norma ASTM </w:t>
      </w:r>
      <w:r w:rsidR="009206CF" w:rsidRPr="009A7664">
        <w:rPr>
          <w:rFonts w:ascii="Arial" w:hAnsi="Arial" w:cs="Arial"/>
        </w:rPr>
        <w:t>D</w:t>
      </w:r>
      <w:r w:rsidRPr="009A7664">
        <w:rPr>
          <w:rFonts w:ascii="Arial" w:hAnsi="Arial" w:cs="Arial"/>
        </w:rPr>
        <w:t>1275.</w:t>
      </w:r>
    </w:p>
    <w:p w14:paraId="68E31D39" w14:textId="77777777" w:rsidR="00FE665D" w:rsidRPr="009A7664" w:rsidRDefault="00FE665D" w:rsidP="00203861">
      <w:pPr>
        <w:pStyle w:val="Ttulo3"/>
      </w:pPr>
      <w:bookmarkStart w:id="56" w:name="_Toc192665702"/>
      <w:r w:rsidRPr="009A7664">
        <w:t xml:space="preserve">Respuesta </w:t>
      </w:r>
      <w:proofErr w:type="spellStart"/>
      <w:r w:rsidRPr="009A7664">
        <w:t>Transiente</w:t>
      </w:r>
      <w:bookmarkEnd w:id="56"/>
      <w:proofErr w:type="spellEnd"/>
    </w:p>
    <w:p w14:paraId="6BE5000D" w14:textId="77777777" w:rsidR="00FE665D" w:rsidRPr="009A7664" w:rsidRDefault="00FE665D" w:rsidP="00FE665D">
      <w:pPr>
        <w:rPr>
          <w:rFonts w:ascii="Arial" w:hAnsi="Arial" w:cs="Arial"/>
        </w:rPr>
      </w:pPr>
      <w:r w:rsidRPr="009A7664">
        <w:rPr>
          <w:rFonts w:ascii="Arial" w:hAnsi="Arial" w:cs="Arial"/>
        </w:rPr>
        <w:t>Los transformadores de tensión deberán responder correctamente durante el régimen transitorio; la magnitud del error deberá estar de acuerdo con las normas vigentes y la ingeniería de detalle aprobada, cuando se produzcan cambios repentinos en la tensión aplicada al transformador.</w:t>
      </w:r>
    </w:p>
    <w:p w14:paraId="4B3FE596" w14:textId="41829AAF" w:rsidR="00FE665D" w:rsidRPr="009A7664" w:rsidRDefault="00FE665D" w:rsidP="00E74566">
      <w:pPr>
        <w:rPr>
          <w:rFonts w:ascii="Arial" w:hAnsi="Arial" w:cs="Arial"/>
        </w:rPr>
      </w:pPr>
      <w:r w:rsidRPr="009A7664">
        <w:rPr>
          <w:rFonts w:ascii="Arial" w:hAnsi="Arial" w:cs="Arial"/>
        </w:rPr>
        <w:lastRenderedPageBreak/>
        <w:t xml:space="preserve">El Transformador de tensión deberá ser diseñado de manera de evitar fenómenos como la saturación o la </w:t>
      </w:r>
      <w:proofErr w:type="spellStart"/>
      <w:r w:rsidRPr="009A7664">
        <w:rPr>
          <w:rFonts w:ascii="Arial" w:hAnsi="Arial" w:cs="Arial"/>
        </w:rPr>
        <w:t>ferroresonancia</w:t>
      </w:r>
      <w:proofErr w:type="spellEnd"/>
      <w:r w:rsidRPr="009A7664">
        <w:rPr>
          <w:rFonts w:ascii="Arial" w:hAnsi="Arial" w:cs="Arial"/>
        </w:rPr>
        <w:t xml:space="preserve"> durante el régimen transitorio. El transformador de tensión no deberá introducir oscilaciones con sobretensiones excesivas de 50 Hz ni de armónicos durante maniobras de conexión o desconexión o para cualquier cambio</w:t>
      </w:r>
      <w:r w:rsidR="009206CF" w:rsidRPr="009A7664">
        <w:rPr>
          <w:rFonts w:ascii="Arial" w:hAnsi="Arial" w:cs="Arial"/>
        </w:rPr>
        <w:t xml:space="preserve"> </w:t>
      </w:r>
      <w:r w:rsidRPr="009A7664">
        <w:rPr>
          <w:rFonts w:ascii="Arial" w:hAnsi="Arial" w:cs="Arial"/>
        </w:rPr>
        <w:t>repentino</w:t>
      </w:r>
      <w:r w:rsidR="00E74566" w:rsidRPr="009A7664">
        <w:rPr>
          <w:rFonts w:ascii="Arial" w:hAnsi="Arial" w:cs="Arial"/>
        </w:rPr>
        <w:t xml:space="preserve"> </w:t>
      </w:r>
      <w:r w:rsidRPr="009A7664">
        <w:rPr>
          <w:rFonts w:ascii="Arial" w:hAnsi="Arial" w:cs="Arial"/>
        </w:rPr>
        <w:t>de la tensión aplicada.</w:t>
      </w:r>
    </w:p>
    <w:p w14:paraId="6D5796DD" w14:textId="77777777" w:rsidR="00325655" w:rsidRPr="009A7664" w:rsidRDefault="00325655" w:rsidP="00203861">
      <w:pPr>
        <w:pStyle w:val="Ttulo3"/>
      </w:pPr>
      <w:bookmarkStart w:id="57" w:name="_Toc192665703"/>
      <w:r w:rsidRPr="009A7664">
        <w:t>Accesorios</w:t>
      </w:r>
      <w:bookmarkEnd w:id="57"/>
    </w:p>
    <w:p w14:paraId="5443814A" w14:textId="77777777" w:rsidR="00325655" w:rsidRPr="009A7664" w:rsidRDefault="00325655" w:rsidP="00325655">
      <w:pPr>
        <w:rPr>
          <w:rFonts w:ascii="Arial" w:hAnsi="Arial" w:cs="Arial"/>
        </w:rPr>
      </w:pPr>
      <w:r w:rsidRPr="009A7664">
        <w:rPr>
          <w:rFonts w:ascii="Arial" w:hAnsi="Arial" w:cs="Arial"/>
        </w:rPr>
        <w:t xml:space="preserve">Los siguientes accesorios deberán ser suministrados con cada transformador de </w:t>
      </w:r>
      <w:r w:rsidR="001306A5" w:rsidRPr="009A7664">
        <w:rPr>
          <w:rFonts w:ascii="Arial" w:hAnsi="Arial" w:cs="Arial"/>
        </w:rPr>
        <w:t>tensión</w:t>
      </w:r>
      <w:r w:rsidRPr="009A7664">
        <w:rPr>
          <w:rFonts w:ascii="Arial" w:hAnsi="Arial" w:cs="Arial"/>
        </w:rPr>
        <w:t>:</w:t>
      </w:r>
    </w:p>
    <w:p w14:paraId="3CC3C807" w14:textId="77777777" w:rsidR="00325655" w:rsidRPr="009A7664" w:rsidRDefault="00325655" w:rsidP="00325655">
      <w:pPr>
        <w:numPr>
          <w:ilvl w:val="0"/>
          <w:numId w:val="18"/>
        </w:numPr>
        <w:rPr>
          <w:rFonts w:ascii="Arial" w:hAnsi="Arial" w:cs="Arial"/>
        </w:rPr>
      </w:pPr>
      <w:r w:rsidRPr="009A7664">
        <w:rPr>
          <w:rFonts w:ascii="Arial" w:hAnsi="Arial" w:cs="Arial"/>
        </w:rPr>
        <w:t xml:space="preserve">Indicador de nivel de aceite, con escalas </w:t>
      </w:r>
      <w:proofErr w:type="spellStart"/>
      <w:r w:rsidRPr="009A7664">
        <w:rPr>
          <w:rFonts w:ascii="Arial" w:hAnsi="Arial" w:cs="Arial"/>
        </w:rPr>
        <w:t>mín</w:t>
      </w:r>
      <w:proofErr w:type="spellEnd"/>
      <w:r w:rsidRPr="009A7664">
        <w:rPr>
          <w:rFonts w:ascii="Arial" w:hAnsi="Arial" w:cs="Arial"/>
        </w:rPr>
        <w:t>/</w:t>
      </w:r>
      <w:proofErr w:type="spellStart"/>
      <w:r w:rsidRPr="009A7664">
        <w:rPr>
          <w:rFonts w:ascii="Arial" w:hAnsi="Arial" w:cs="Arial"/>
        </w:rPr>
        <w:t>máx</w:t>
      </w:r>
      <w:proofErr w:type="spellEnd"/>
      <w:r w:rsidRPr="009A7664">
        <w:rPr>
          <w:rFonts w:ascii="Arial" w:hAnsi="Arial" w:cs="Arial"/>
        </w:rPr>
        <w:t xml:space="preserve"> a una temperatura ambiente, claramente marcadas y claramente visibles desde el suelo.</w:t>
      </w:r>
    </w:p>
    <w:p w14:paraId="3DDD8DB5" w14:textId="77777777" w:rsidR="00325655" w:rsidRPr="009A7664" w:rsidRDefault="00325655" w:rsidP="00325655">
      <w:pPr>
        <w:numPr>
          <w:ilvl w:val="0"/>
          <w:numId w:val="18"/>
        </w:numPr>
        <w:rPr>
          <w:rFonts w:ascii="Arial" w:hAnsi="Arial" w:cs="Arial"/>
        </w:rPr>
      </w:pPr>
      <w:r w:rsidRPr="009A7664">
        <w:rPr>
          <w:rFonts w:ascii="Arial" w:hAnsi="Arial" w:cs="Arial"/>
        </w:rPr>
        <w:t>Medios para drenaje, muestreo y llenado de aceite.</w:t>
      </w:r>
    </w:p>
    <w:p w14:paraId="7792386F" w14:textId="77777777" w:rsidR="00325655" w:rsidRPr="009A7664" w:rsidRDefault="00325655" w:rsidP="00325655">
      <w:pPr>
        <w:numPr>
          <w:ilvl w:val="0"/>
          <w:numId w:val="18"/>
        </w:numPr>
        <w:rPr>
          <w:rFonts w:ascii="Arial" w:hAnsi="Arial" w:cs="Arial"/>
        </w:rPr>
      </w:pPr>
      <w:r w:rsidRPr="009A7664">
        <w:rPr>
          <w:rFonts w:ascii="Arial" w:hAnsi="Arial" w:cs="Arial"/>
        </w:rPr>
        <w:t>Aislación de papel impregnado en aceite.</w:t>
      </w:r>
    </w:p>
    <w:p w14:paraId="3F8BF8CE" w14:textId="77777777" w:rsidR="00325655" w:rsidRPr="009A7664" w:rsidRDefault="00325655" w:rsidP="00325655">
      <w:pPr>
        <w:numPr>
          <w:ilvl w:val="0"/>
          <w:numId w:val="18"/>
        </w:numPr>
        <w:rPr>
          <w:rFonts w:ascii="Arial" w:hAnsi="Arial" w:cs="Arial"/>
        </w:rPr>
      </w:pPr>
      <w:r w:rsidRPr="009A7664">
        <w:rPr>
          <w:rFonts w:ascii="Arial" w:hAnsi="Arial" w:cs="Arial"/>
        </w:rPr>
        <w:t>Caja de conexiones de terminales secundarios para intemperie con un grado de IP 65.</w:t>
      </w:r>
    </w:p>
    <w:p w14:paraId="77D4C1B0" w14:textId="77777777" w:rsidR="00325655" w:rsidRPr="009A7664" w:rsidRDefault="00325655" w:rsidP="00325655">
      <w:pPr>
        <w:numPr>
          <w:ilvl w:val="0"/>
          <w:numId w:val="18"/>
        </w:numPr>
        <w:rPr>
          <w:rFonts w:ascii="Arial" w:hAnsi="Arial" w:cs="Arial"/>
        </w:rPr>
      </w:pPr>
      <w:r w:rsidRPr="009A7664">
        <w:rPr>
          <w:rFonts w:ascii="Arial" w:hAnsi="Arial" w:cs="Arial"/>
        </w:rPr>
        <w:t>Orejas para levante.</w:t>
      </w:r>
    </w:p>
    <w:p w14:paraId="38176863" w14:textId="37241303" w:rsidR="00325655" w:rsidRPr="009A7664" w:rsidRDefault="00325655" w:rsidP="00325655">
      <w:pPr>
        <w:numPr>
          <w:ilvl w:val="0"/>
          <w:numId w:val="18"/>
        </w:numPr>
        <w:rPr>
          <w:rFonts w:ascii="Arial" w:hAnsi="Arial" w:cs="Arial"/>
        </w:rPr>
      </w:pPr>
      <w:r w:rsidRPr="009A7664">
        <w:rPr>
          <w:rFonts w:ascii="Arial" w:hAnsi="Arial" w:cs="Arial"/>
        </w:rPr>
        <w:t>Amortiguadores (Si procede)</w:t>
      </w:r>
      <w:r w:rsidR="00CC6F5B" w:rsidRPr="009A7664">
        <w:rPr>
          <w:rFonts w:ascii="Arial" w:hAnsi="Arial" w:cs="Arial"/>
        </w:rPr>
        <w:t>.</w:t>
      </w:r>
    </w:p>
    <w:p w14:paraId="750C63B8" w14:textId="649AD735" w:rsidR="00325655" w:rsidRPr="009A7664" w:rsidRDefault="00325655" w:rsidP="00325655">
      <w:pPr>
        <w:numPr>
          <w:ilvl w:val="0"/>
          <w:numId w:val="18"/>
        </w:numPr>
        <w:rPr>
          <w:rFonts w:ascii="Arial" w:hAnsi="Arial" w:cs="Arial"/>
        </w:rPr>
      </w:pPr>
      <w:r w:rsidRPr="009A7664">
        <w:rPr>
          <w:rFonts w:ascii="Arial" w:hAnsi="Arial" w:cs="Arial"/>
        </w:rPr>
        <w:t>Placa de características (</w:t>
      </w:r>
      <w:proofErr w:type="spellStart"/>
      <w:r w:rsidRPr="009A7664">
        <w:rPr>
          <w:rFonts w:ascii="Arial" w:hAnsi="Arial" w:cs="Arial"/>
        </w:rPr>
        <w:t>nameplate</w:t>
      </w:r>
      <w:proofErr w:type="spellEnd"/>
      <w:r w:rsidRPr="009A7664">
        <w:rPr>
          <w:rFonts w:ascii="Arial" w:hAnsi="Arial" w:cs="Arial"/>
        </w:rPr>
        <w:t>) en idioma español.</w:t>
      </w:r>
    </w:p>
    <w:p w14:paraId="775A8E2A" w14:textId="77777777" w:rsidR="00325655" w:rsidRPr="009A7664" w:rsidRDefault="00325655" w:rsidP="00325655">
      <w:pPr>
        <w:numPr>
          <w:ilvl w:val="0"/>
          <w:numId w:val="18"/>
        </w:numPr>
        <w:rPr>
          <w:rFonts w:ascii="Arial" w:hAnsi="Arial" w:cs="Arial"/>
        </w:rPr>
      </w:pPr>
      <w:r w:rsidRPr="009A7664">
        <w:rPr>
          <w:rFonts w:ascii="Arial" w:hAnsi="Arial" w:cs="Arial"/>
        </w:rPr>
        <w:t>Placa característica mostrando los enrollados y diagrama de conexión con todos los datos pertinentes. (Nombre del fabricante, número de serie, año de fabricación, tipo).</w:t>
      </w:r>
    </w:p>
    <w:p w14:paraId="680CD911" w14:textId="77777777" w:rsidR="00325655" w:rsidRPr="009A7664" w:rsidRDefault="00325655" w:rsidP="00325655">
      <w:pPr>
        <w:numPr>
          <w:ilvl w:val="0"/>
          <w:numId w:val="18"/>
        </w:numPr>
        <w:rPr>
          <w:rFonts w:ascii="Arial" w:hAnsi="Arial" w:cs="Arial"/>
        </w:rPr>
      </w:pPr>
      <w:r w:rsidRPr="009A7664">
        <w:rPr>
          <w:rFonts w:ascii="Arial" w:hAnsi="Arial" w:cs="Arial"/>
        </w:rPr>
        <w:t>Deshidratador de aire, si es aplicable.</w:t>
      </w:r>
    </w:p>
    <w:p w14:paraId="4FF04C19" w14:textId="560A70D0" w:rsidR="00325655" w:rsidRPr="009A7664" w:rsidRDefault="00325655" w:rsidP="00325655">
      <w:pPr>
        <w:numPr>
          <w:ilvl w:val="0"/>
          <w:numId w:val="18"/>
        </w:numPr>
        <w:rPr>
          <w:rFonts w:ascii="Arial" w:hAnsi="Arial" w:cs="Arial"/>
        </w:rPr>
      </w:pPr>
      <w:r w:rsidRPr="009A7664">
        <w:rPr>
          <w:rFonts w:ascii="Arial" w:hAnsi="Arial" w:cs="Arial"/>
        </w:rPr>
        <w:t xml:space="preserve">Terminal de puesta a tierra soldado a la base para efectuar una conexión empernada directa con cable de cobre desnudo de calibre 4/0 </w:t>
      </w:r>
      <w:proofErr w:type="spellStart"/>
      <w:r w:rsidRPr="009A7664">
        <w:rPr>
          <w:rFonts w:ascii="Arial" w:hAnsi="Arial" w:cs="Arial"/>
        </w:rPr>
        <w:t>AWG</w:t>
      </w:r>
      <w:proofErr w:type="spellEnd"/>
      <w:r w:rsidRPr="009A7664">
        <w:rPr>
          <w:rFonts w:ascii="Arial" w:hAnsi="Arial" w:cs="Arial"/>
        </w:rPr>
        <w:t xml:space="preserve"> (107 mm</w:t>
      </w:r>
      <w:r w:rsidRPr="009A7664">
        <w:rPr>
          <w:rFonts w:ascii="Arial" w:hAnsi="Arial" w:cs="Arial"/>
          <w:vertAlign w:val="superscript"/>
        </w:rPr>
        <w:t>2</w:t>
      </w:r>
      <w:r w:rsidRPr="009A7664">
        <w:rPr>
          <w:rFonts w:ascii="Arial" w:hAnsi="Arial" w:cs="Arial"/>
        </w:rPr>
        <w:t xml:space="preserve">) </w:t>
      </w:r>
      <w:proofErr w:type="spellStart"/>
      <w:r w:rsidRPr="009A7664">
        <w:rPr>
          <w:rFonts w:ascii="Arial" w:hAnsi="Arial" w:cs="Arial"/>
        </w:rPr>
        <w:t>ó</w:t>
      </w:r>
      <w:proofErr w:type="spellEnd"/>
      <w:r w:rsidRPr="009A7664">
        <w:rPr>
          <w:rFonts w:ascii="Arial" w:hAnsi="Arial" w:cs="Arial"/>
        </w:rPr>
        <w:t xml:space="preserve"> 250 MCM </w:t>
      </w:r>
      <w:r w:rsidR="009A7664">
        <w:rPr>
          <w:rFonts w:ascii="Arial" w:hAnsi="Arial" w:cs="Arial"/>
        </w:rPr>
        <w:br/>
      </w:r>
      <w:r w:rsidRPr="009A7664">
        <w:rPr>
          <w:rFonts w:ascii="Arial" w:hAnsi="Arial" w:cs="Arial"/>
        </w:rPr>
        <w:t>(125 mm</w:t>
      </w:r>
      <w:r w:rsidRPr="009A7664">
        <w:rPr>
          <w:rFonts w:ascii="Arial" w:hAnsi="Arial" w:cs="Arial"/>
          <w:vertAlign w:val="superscript"/>
        </w:rPr>
        <w:t>2</w:t>
      </w:r>
      <w:r w:rsidRPr="009A7664">
        <w:rPr>
          <w:rFonts w:ascii="Arial" w:hAnsi="Arial" w:cs="Arial"/>
        </w:rPr>
        <w:t>).</w:t>
      </w:r>
    </w:p>
    <w:p w14:paraId="50A43CA3" w14:textId="77777777" w:rsidR="00325655" w:rsidRPr="009A7664" w:rsidRDefault="00325655" w:rsidP="00325655">
      <w:pPr>
        <w:numPr>
          <w:ilvl w:val="0"/>
          <w:numId w:val="18"/>
        </w:numPr>
        <w:rPr>
          <w:rFonts w:ascii="Arial" w:hAnsi="Arial" w:cs="Arial"/>
        </w:rPr>
      </w:pPr>
      <w:r w:rsidRPr="009A7664">
        <w:rPr>
          <w:rFonts w:ascii="Arial" w:hAnsi="Arial" w:cs="Arial"/>
        </w:rPr>
        <w:t>Medios para levantar con seguridad el transformador completamente armado, con aceite.</w:t>
      </w:r>
    </w:p>
    <w:p w14:paraId="47B72616" w14:textId="77777777" w:rsidR="00325655" w:rsidRPr="009A7664" w:rsidRDefault="00325655" w:rsidP="00325655">
      <w:pPr>
        <w:numPr>
          <w:ilvl w:val="0"/>
          <w:numId w:val="18"/>
        </w:numPr>
        <w:rPr>
          <w:rFonts w:ascii="Arial" w:hAnsi="Arial" w:cs="Arial"/>
        </w:rPr>
      </w:pPr>
      <w:r w:rsidRPr="009A7664">
        <w:rPr>
          <w:rFonts w:ascii="Arial" w:hAnsi="Arial" w:cs="Arial"/>
        </w:rPr>
        <w:t>Componentes externos de fierro galvanizado en caliente.</w:t>
      </w:r>
    </w:p>
    <w:p w14:paraId="583CF0E8" w14:textId="77777777" w:rsidR="00325655" w:rsidRPr="009A7664" w:rsidRDefault="00325655" w:rsidP="00325655">
      <w:pPr>
        <w:numPr>
          <w:ilvl w:val="0"/>
          <w:numId w:val="18"/>
        </w:numPr>
        <w:rPr>
          <w:rFonts w:ascii="Arial" w:hAnsi="Arial" w:cs="Arial"/>
        </w:rPr>
      </w:pPr>
      <w:r w:rsidRPr="009A7664">
        <w:rPr>
          <w:rFonts w:ascii="Arial" w:hAnsi="Arial" w:cs="Arial"/>
        </w:rPr>
        <w:t>Empaquetaduras de goma sintética resistente al aceite.</w:t>
      </w:r>
    </w:p>
    <w:p w14:paraId="34F2E918" w14:textId="77777777" w:rsidR="00325655" w:rsidRPr="009A7664" w:rsidRDefault="00325655" w:rsidP="00325655">
      <w:pPr>
        <w:numPr>
          <w:ilvl w:val="0"/>
          <w:numId w:val="18"/>
        </w:numPr>
        <w:rPr>
          <w:rFonts w:ascii="Arial" w:hAnsi="Arial" w:cs="Arial"/>
        </w:rPr>
      </w:pPr>
      <w:r w:rsidRPr="009A7664">
        <w:rPr>
          <w:rFonts w:ascii="Arial" w:hAnsi="Arial" w:cs="Arial"/>
        </w:rPr>
        <w:t>Aislador de porcelana glaseada.</w:t>
      </w:r>
    </w:p>
    <w:p w14:paraId="65E51E60" w14:textId="77777777" w:rsidR="00325655" w:rsidRPr="009A7664" w:rsidRDefault="00325655" w:rsidP="00325655">
      <w:pPr>
        <w:numPr>
          <w:ilvl w:val="0"/>
          <w:numId w:val="18"/>
        </w:numPr>
        <w:rPr>
          <w:rFonts w:ascii="Arial" w:hAnsi="Arial" w:cs="Arial"/>
        </w:rPr>
      </w:pPr>
      <w:r w:rsidRPr="009A7664">
        <w:rPr>
          <w:rFonts w:ascii="Arial" w:hAnsi="Arial" w:cs="Arial"/>
        </w:rPr>
        <w:t>Planchuelas metálicas con leyendas en idioma español.</w:t>
      </w:r>
    </w:p>
    <w:p w14:paraId="21CB2EDB" w14:textId="4478647B" w:rsidR="00325655" w:rsidRPr="009A7664" w:rsidRDefault="009206CF" w:rsidP="00325655">
      <w:pPr>
        <w:numPr>
          <w:ilvl w:val="0"/>
          <w:numId w:val="18"/>
        </w:numPr>
        <w:rPr>
          <w:rFonts w:ascii="Arial" w:hAnsi="Arial" w:cs="Arial"/>
        </w:rPr>
      </w:pPr>
      <w:r w:rsidRPr="009A7664">
        <w:rPr>
          <w:rFonts w:ascii="Arial" w:hAnsi="Arial" w:cs="Arial"/>
        </w:rPr>
        <w:t xml:space="preserve">Planchuelas </w:t>
      </w:r>
      <w:r w:rsidR="00D81ABD" w:rsidRPr="009A7664">
        <w:rPr>
          <w:rFonts w:ascii="Arial" w:hAnsi="Arial" w:cs="Arial"/>
        </w:rPr>
        <w:t>metálicas que muestren el enrollado y diagrama de conexiones, con</w:t>
      </w:r>
      <w:r w:rsidR="00325655" w:rsidRPr="009A7664">
        <w:rPr>
          <w:rFonts w:ascii="Arial" w:hAnsi="Arial" w:cs="Arial"/>
        </w:rPr>
        <w:t xml:space="preserve"> todos los datos pertinentes.</w:t>
      </w:r>
    </w:p>
    <w:p w14:paraId="0AD14335" w14:textId="77777777" w:rsidR="00325655" w:rsidRPr="009A7664" w:rsidRDefault="00325655" w:rsidP="00325655">
      <w:pPr>
        <w:numPr>
          <w:ilvl w:val="0"/>
          <w:numId w:val="18"/>
        </w:numPr>
        <w:rPr>
          <w:rFonts w:ascii="Arial" w:hAnsi="Arial" w:cs="Arial"/>
        </w:rPr>
      </w:pPr>
      <w:r w:rsidRPr="009A7664">
        <w:rPr>
          <w:rFonts w:ascii="Arial" w:hAnsi="Arial" w:cs="Arial"/>
        </w:rPr>
        <w:t>Placas de advertencia, con el siguiente texto:</w:t>
      </w:r>
    </w:p>
    <w:p w14:paraId="190BEBD9" w14:textId="77777777" w:rsidR="00325655" w:rsidRPr="009A7664" w:rsidRDefault="00325655" w:rsidP="00325655">
      <w:pPr>
        <w:numPr>
          <w:ilvl w:val="0"/>
          <w:numId w:val="19"/>
        </w:numPr>
        <w:rPr>
          <w:rFonts w:ascii="Arial" w:hAnsi="Arial" w:cs="Arial"/>
        </w:rPr>
      </w:pPr>
      <w:r w:rsidRPr="009A7664">
        <w:rPr>
          <w:rFonts w:ascii="Arial" w:hAnsi="Arial" w:cs="Arial"/>
        </w:rPr>
        <w:t>¡ATENCIÓN! (*) La conexión a tierra del terminal (**) sólo deberá retirarse para efectuar las pruebas al equipo.</w:t>
      </w:r>
    </w:p>
    <w:p w14:paraId="7963A205" w14:textId="77777777" w:rsidR="00325655" w:rsidRPr="009A7664" w:rsidRDefault="00085C18" w:rsidP="00325655">
      <w:pPr>
        <w:numPr>
          <w:ilvl w:val="0"/>
          <w:numId w:val="19"/>
        </w:numPr>
        <w:rPr>
          <w:rFonts w:ascii="Arial" w:hAnsi="Arial" w:cs="Arial"/>
        </w:rPr>
      </w:pPr>
      <w:r w:rsidRPr="009A7664">
        <w:rPr>
          <w:rFonts w:ascii="Arial" w:hAnsi="Arial" w:cs="Arial"/>
        </w:rPr>
        <w:t xml:space="preserve">(*) </w:t>
      </w:r>
      <w:r w:rsidR="00325655" w:rsidRPr="009A7664">
        <w:rPr>
          <w:rFonts w:ascii="Arial" w:hAnsi="Arial" w:cs="Arial"/>
        </w:rPr>
        <w:t>Flecha de advertencia de acuerdo a DIN 406.</w:t>
      </w:r>
    </w:p>
    <w:p w14:paraId="7E4B90E0" w14:textId="77777777" w:rsidR="00325655" w:rsidRPr="009A7664" w:rsidRDefault="00325655" w:rsidP="00325655">
      <w:pPr>
        <w:numPr>
          <w:ilvl w:val="0"/>
          <w:numId w:val="19"/>
        </w:numPr>
        <w:rPr>
          <w:rFonts w:ascii="Arial" w:hAnsi="Arial" w:cs="Arial"/>
        </w:rPr>
      </w:pPr>
      <w:r w:rsidRPr="009A7664">
        <w:rPr>
          <w:rFonts w:ascii="Arial" w:hAnsi="Arial" w:cs="Arial"/>
        </w:rPr>
        <w:t>(**) Este terminal corresponde al neutro del enrollado primario.</w:t>
      </w:r>
    </w:p>
    <w:p w14:paraId="673A6349" w14:textId="212E1048" w:rsidR="00E224FA" w:rsidRPr="009A7664" w:rsidRDefault="00D81ABD" w:rsidP="009D4D2B">
      <w:pPr>
        <w:pStyle w:val="Ttulo4"/>
        <w:rPr>
          <w:rFonts w:ascii="Arial" w:hAnsi="Arial" w:cs="Arial"/>
        </w:rPr>
      </w:pPr>
      <w:r w:rsidRPr="009A7664">
        <w:rPr>
          <w:rFonts w:ascii="Arial" w:hAnsi="Arial" w:cs="Arial"/>
        </w:rPr>
        <w:lastRenderedPageBreak/>
        <w:t>Consideraciones adicionales</w:t>
      </w:r>
    </w:p>
    <w:p w14:paraId="45FFC674" w14:textId="77777777" w:rsidR="00596AA9" w:rsidRPr="009A7664" w:rsidRDefault="00596AA9" w:rsidP="00596AA9">
      <w:pPr>
        <w:pStyle w:val="Parrafolistavieta"/>
        <w:rPr>
          <w:rFonts w:ascii="Arial" w:hAnsi="Arial"/>
        </w:rPr>
      </w:pPr>
      <w:r w:rsidRPr="009A7664">
        <w:rPr>
          <w:rFonts w:ascii="Arial" w:hAnsi="Arial"/>
        </w:rPr>
        <w:t>Adicionalmente, debido a que este equipo cuenta con Caja Metálica inferior o estanque, se deberán cumplir los siguientes requisitos:</w:t>
      </w:r>
    </w:p>
    <w:p w14:paraId="006D2F4E" w14:textId="77777777" w:rsidR="00596AA9" w:rsidRPr="009A7664" w:rsidRDefault="00596AA9" w:rsidP="00596AA9">
      <w:pPr>
        <w:pStyle w:val="Parrafolistavieta"/>
        <w:numPr>
          <w:ilvl w:val="0"/>
          <w:numId w:val="20"/>
        </w:numPr>
        <w:rPr>
          <w:rFonts w:ascii="Arial" w:hAnsi="Arial"/>
        </w:rPr>
      </w:pPr>
      <w:r w:rsidRPr="009A7664">
        <w:rPr>
          <w:rFonts w:ascii="Arial" w:hAnsi="Arial"/>
        </w:rPr>
        <w:t xml:space="preserve">Equipo que, pudiendo verificar el cumplimiento de las exigencias sísmicas mediante el Método de Coeficientes Estáticos, deberá demostrar mediante cálculo o ensayo estático que su estanque (caja metálica inferior) tiene una rigidez mínima de 30Hz. </w:t>
      </w:r>
    </w:p>
    <w:p w14:paraId="77BC6AAC" w14:textId="77777777" w:rsidR="00596AA9" w:rsidRPr="009A7664" w:rsidRDefault="00596AA9" w:rsidP="00596AA9">
      <w:pPr>
        <w:pStyle w:val="Parrafolistavieta"/>
        <w:numPr>
          <w:ilvl w:val="0"/>
          <w:numId w:val="20"/>
        </w:numPr>
        <w:rPr>
          <w:rFonts w:ascii="Arial" w:hAnsi="Arial"/>
        </w:rPr>
      </w:pPr>
      <w:r w:rsidRPr="009A7664">
        <w:rPr>
          <w:rFonts w:ascii="Arial" w:hAnsi="Arial"/>
        </w:rPr>
        <w:t>Equipo que, pudiendo verificar el cumplimiento de las exigencias sísmicas mediante el Método de Coeficientes Estáticos, no pueda demostrar lo señalado en el punto anterior, se deberá verificar en Mesa Vibratoria.</w:t>
      </w:r>
    </w:p>
    <w:p w14:paraId="12553030" w14:textId="77777777" w:rsidR="00596AA9" w:rsidRPr="009A7664" w:rsidRDefault="00596AA9" w:rsidP="00596AA9">
      <w:pPr>
        <w:pStyle w:val="Parrafolistavieta"/>
        <w:numPr>
          <w:ilvl w:val="0"/>
          <w:numId w:val="20"/>
        </w:numPr>
        <w:rPr>
          <w:rFonts w:ascii="Arial" w:hAnsi="Arial"/>
        </w:rPr>
      </w:pPr>
      <w:r w:rsidRPr="009A7664">
        <w:rPr>
          <w:rFonts w:ascii="Arial" w:hAnsi="Arial"/>
        </w:rPr>
        <w:t>La Memoria de Cálculo, independiente del método utilizado, deberá demostrar que tanto el equipo como su estanque cumplen con los factores de seguridad señalados en la ETG 1020.</w:t>
      </w:r>
    </w:p>
    <w:p w14:paraId="69266F70" w14:textId="77777777" w:rsidR="00596AA9" w:rsidRPr="009A7664" w:rsidRDefault="00596AA9" w:rsidP="00596AA9">
      <w:pPr>
        <w:pStyle w:val="Parrafolistavieta"/>
        <w:numPr>
          <w:ilvl w:val="0"/>
          <w:numId w:val="0"/>
        </w:numPr>
        <w:ind w:left="924"/>
        <w:rPr>
          <w:rFonts w:ascii="Arial" w:hAnsi="Arial"/>
        </w:rPr>
      </w:pPr>
    </w:p>
    <w:p w14:paraId="028DF8E7" w14:textId="77777777" w:rsidR="00E224FA" w:rsidRPr="009A7664" w:rsidRDefault="00E224FA" w:rsidP="009D4D2B">
      <w:pPr>
        <w:pStyle w:val="Parrafolistavieta"/>
        <w:rPr>
          <w:rFonts w:ascii="Arial" w:hAnsi="Arial"/>
        </w:rPr>
      </w:pPr>
      <w:r w:rsidRPr="009A7664">
        <w:rPr>
          <w:rFonts w:ascii="Arial" w:hAnsi="Arial"/>
        </w:rPr>
        <w:t>Pruebas de Ruptura Aisladores Porcelana</w:t>
      </w:r>
    </w:p>
    <w:p w14:paraId="1B9267E6" w14:textId="77777777" w:rsidR="00E224FA" w:rsidRPr="009A7664" w:rsidRDefault="00E224FA" w:rsidP="009D4D2B">
      <w:pPr>
        <w:pStyle w:val="Parrafolistavieta"/>
        <w:numPr>
          <w:ilvl w:val="1"/>
          <w:numId w:val="15"/>
        </w:numPr>
        <w:rPr>
          <w:rFonts w:ascii="Arial" w:hAnsi="Arial"/>
        </w:rPr>
      </w:pPr>
      <w:r w:rsidRPr="009A7664">
        <w:rPr>
          <w:rFonts w:ascii="Arial" w:hAnsi="Arial"/>
        </w:rPr>
        <w:t>Según lo indicado en la Norma Técnica de Calidad y Seguridad del Servicio, los Aisladores de Porcelana deberán contar con pruebas de ruptura que respalden el valor de resistencia indicado por el Fabricante.</w:t>
      </w:r>
    </w:p>
    <w:p w14:paraId="5AA89BF3" w14:textId="77777777" w:rsidR="00E224FA" w:rsidRPr="009A7664" w:rsidRDefault="00E224FA" w:rsidP="009D4D2B">
      <w:pPr>
        <w:pStyle w:val="Parrafolistavieta"/>
        <w:numPr>
          <w:ilvl w:val="1"/>
          <w:numId w:val="15"/>
        </w:numPr>
        <w:rPr>
          <w:rFonts w:ascii="Arial" w:hAnsi="Arial"/>
        </w:rPr>
      </w:pPr>
      <w:r w:rsidRPr="009A7664">
        <w:rPr>
          <w:rFonts w:ascii="Arial" w:hAnsi="Arial"/>
        </w:rPr>
        <w:t>Se deberá señalar claramente la fecha de ejecución de la prueba e incluir de manera explícita el cómo se ha obtenido dicho valor.</w:t>
      </w:r>
    </w:p>
    <w:p w14:paraId="1173AF5E" w14:textId="77777777" w:rsidR="00E224FA" w:rsidRPr="009A7664" w:rsidRDefault="00E224FA" w:rsidP="009D4D2B">
      <w:pPr>
        <w:pStyle w:val="Parrafolistavieta"/>
        <w:numPr>
          <w:ilvl w:val="1"/>
          <w:numId w:val="15"/>
        </w:numPr>
        <w:rPr>
          <w:rFonts w:ascii="Arial" w:hAnsi="Arial"/>
        </w:rPr>
      </w:pPr>
      <w:r w:rsidRPr="009A7664">
        <w:rPr>
          <w:rFonts w:ascii="Arial" w:hAnsi="Arial"/>
        </w:rPr>
        <w:t>De los especímenes:</w:t>
      </w:r>
    </w:p>
    <w:p w14:paraId="1E1B66D1" w14:textId="77777777" w:rsidR="00E224FA" w:rsidRPr="009A7664" w:rsidRDefault="00E224FA" w:rsidP="009D4D2B">
      <w:pPr>
        <w:pStyle w:val="Parrafolistavieta"/>
        <w:numPr>
          <w:ilvl w:val="2"/>
          <w:numId w:val="15"/>
        </w:numPr>
        <w:rPr>
          <w:rFonts w:ascii="Arial" w:hAnsi="Arial"/>
        </w:rPr>
      </w:pPr>
      <w:r w:rsidRPr="009A7664">
        <w:rPr>
          <w:rFonts w:ascii="Arial" w:hAnsi="Arial"/>
        </w:rPr>
        <w:t>Deberán corresponder al mismo modelo, la misma partida de fabricación y misma planta de producción que los elementos utilizados en los equipos.</w:t>
      </w:r>
    </w:p>
    <w:p w14:paraId="1C442636" w14:textId="77777777" w:rsidR="00E224FA" w:rsidRPr="009A7664" w:rsidRDefault="00E224FA" w:rsidP="009D4D2B">
      <w:pPr>
        <w:pStyle w:val="Parrafolistavieta"/>
        <w:numPr>
          <w:ilvl w:val="2"/>
          <w:numId w:val="15"/>
        </w:numPr>
        <w:rPr>
          <w:rFonts w:ascii="Arial" w:hAnsi="Arial"/>
        </w:rPr>
      </w:pPr>
      <w:r w:rsidRPr="009A7664">
        <w:rPr>
          <w:rFonts w:ascii="Arial" w:hAnsi="Arial"/>
        </w:rPr>
        <w:t>Deberán ser idénticos al del suministro, por lo menos, en su sección crítica o núcleo resistente.</w:t>
      </w:r>
    </w:p>
    <w:p w14:paraId="7D7AA7A0" w14:textId="77777777" w:rsidR="00E224FA" w:rsidRPr="009A7664" w:rsidRDefault="00E224FA" w:rsidP="009D4D2B">
      <w:pPr>
        <w:pStyle w:val="Parrafolistavieta"/>
        <w:numPr>
          <w:ilvl w:val="2"/>
          <w:numId w:val="15"/>
        </w:numPr>
        <w:rPr>
          <w:rFonts w:ascii="Arial" w:hAnsi="Arial"/>
        </w:rPr>
      </w:pPr>
      <w:r w:rsidRPr="009A7664">
        <w:rPr>
          <w:rFonts w:ascii="Arial" w:hAnsi="Arial"/>
        </w:rPr>
        <w:t xml:space="preserve">Deberán ser unidades completas, con sus Bridas o </w:t>
      </w:r>
      <w:proofErr w:type="spellStart"/>
      <w:r w:rsidRPr="009A7664">
        <w:rPr>
          <w:rFonts w:ascii="Arial" w:hAnsi="Arial"/>
        </w:rPr>
        <w:t>flanges</w:t>
      </w:r>
      <w:proofErr w:type="spellEnd"/>
      <w:r w:rsidRPr="009A7664">
        <w:rPr>
          <w:rFonts w:ascii="Arial" w:hAnsi="Arial"/>
        </w:rPr>
        <w:t xml:space="preserve"> cementados o sistema de fijación por mordazas, según sea el caso.</w:t>
      </w:r>
    </w:p>
    <w:p w14:paraId="657DA64D" w14:textId="77777777" w:rsidR="00E224FA" w:rsidRPr="009A7664" w:rsidRDefault="00E224FA" w:rsidP="009D4D2B">
      <w:pPr>
        <w:pStyle w:val="Parrafolistavieta"/>
        <w:numPr>
          <w:ilvl w:val="1"/>
          <w:numId w:val="15"/>
        </w:numPr>
        <w:rPr>
          <w:rFonts w:ascii="Arial" w:hAnsi="Arial"/>
        </w:rPr>
      </w:pPr>
      <w:r w:rsidRPr="009A7664">
        <w:rPr>
          <w:rFonts w:ascii="Arial" w:hAnsi="Arial"/>
        </w:rPr>
        <w:t>De la prueba:</w:t>
      </w:r>
    </w:p>
    <w:p w14:paraId="2061B782" w14:textId="77777777" w:rsidR="00E224FA" w:rsidRPr="009A7664" w:rsidRDefault="00E224FA" w:rsidP="009D4D2B">
      <w:pPr>
        <w:pStyle w:val="Parrafolistavieta"/>
        <w:numPr>
          <w:ilvl w:val="2"/>
          <w:numId w:val="15"/>
        </w:numPr>
        <w:rPr>
          <w:rFonts w:ascii="Arial" w:hAnsi="Arial"/>
        </w:rPr>
      </w:pPr>
      <w:r w:rsidRPr="009A7664">
        <w:rPr>
          <w:rFonts w:ascii="Arial" w:hAnsi="Arial"/>
        </w:rPr>
        <w:t xml:space="preserve">La antigüedad máxima de las pruebas de ruptura que respalden la resistencia del aislador no deberá ser superior a 5 años desde la compra del equipo. De lo contrario, se deberá adoptar el valor de 250 </w:t>
      </w:r>
      <w:proofErr w:type="spellStart"/>
      <w:r w:rsidRPr="009A7664">
        <w:rPr>
          <w:rFonts w:ascii="Arial" w:hAnsi="Arial"/>
        </w:rPr>
        <w:t>daN</w:t>
      </w:r>
      <w:proofErr w:type="spellEnd"/>
      <w:r w:rsidRPr="009A7664">
        <w:rPr>
          <w:rFonts w:ascii="Arial" w:hAnsi="Arial"/>
        </w:rPr>
        <w:t>/cm² como valor máximo de tensión de ruptura.</w:t>
      </w:r>
    </w:p>
    <w:p w14:paraId="5FC9C067" w14:textId="77777777" w:rsidR="00E224FA" w:rsidRPr="009A7664" w:rsidRDefault="00E224FA" w:rsidP="009D4D2B">
      <w:pPr>
        <w:pStyle w:val="Parrafolistavieta"/>
        <w:numPr>
          <w:ilvl w:val="2"/>
          <w:numId w:val="15"/>
        </w:numPr>
        <w:rPr>
          <w:rFonts w:ascii="Arial" w:hAnsi="Arial"/>
        </w:rPr>
      </w:pPr>
      <w:r w:rsidRPr="009A7664">
        <w:rPr>
          <w:rFonts w:ascii="Arial" w:hAnsi="Arial"/>
        </w:rPr>
        <w:t>La prueba de Flexión por Ruptura se realizará en cuanto al procedimiento de prueba conforme a la norma IEC 62155 párrafo 7.2.2.1 para los aisladores huecos e IEC 60168 párrafo 5.2.4 para aisladores sólidos.</w:t>
      </w:r>
    </w:p>
    <w:p w14:paraId="59E728E0" w14:textId="77777777" w:rsidR="00E224FA" w:rsidRPr="009A7664" w:rsidRDefault="00E224FA" w:rsidP="009D4D2B">
      <w:pPr>
        <w:pStyle w:val="Parrafolistavieta"/>
        <w:numPr>
          <w:ilvl w:val="2"/>
          <w:numId w:val="15"/>
        </w:numPr>
        <w:rPr>
          <w:rFonts w:ascii="Arial" w:hAnsi="Arial"/>
        </w:rPr>
      </w:pPr>
      <w:r w:rsidRPr="009A7664">
        <w:rPr>
          <w:rFonts w:ascii="Arial" w:hAnsi="Arial"/>
        </w:rPr>
        <w:t>La prueba consistirá en la aplicación de fuerza en el extremo superior de la columna a ensayar y se deberá registrar la relación fuerza/desplazamiento en su punto superior hasta la ruptura de la columna.</w:t>
      </w:r>
    </w:p>
    <w:p w14:paraId="14180413" w14:textId="77777777" w:rsidR="00E224FA" w:rsidRPr="009A7664" w:rsidRDefault="00E224FA" w:rsidP="009D4D2B">
      <w:pPr>
        <w:pStyle w:val="Parrafolistavieta"/>
        <w:numPr>
          <w:ilvl w:val="2"/>
          <w:numId w:val="15"/>
        </w:numPr>
        <w:rPr>
          <w:rFonts w:ascii="Arial" w:hAnsi="Arial"/>
        </w:rPr>
      </w:pPr>
      <w:r w:rsidRPr="009A7664">
        <w:rPr>
          <w:rFonts w:ascii="Arial" w:hAnsi="Arial"/>
        </w:rPr>
        <w:t xml:space="preserve">Valor de ruptura debe ser el desplazamiento máximo lineal registrado. Rango no lineal no deberá ser considerado. </w:t>
      </w:r>
    </w:p>
    <w:p w14:paraId="7861198D" w14:textId="77777777" w:rsidR="00E224FA" w:rsidRPr="009A7664" w:rsidRDefault="00E224FA" w:rsidP="009D4D2B">
      <w:pPr>
        <w:pStyle w:val="Parrafolistavieta"/>
        <w:numPr>
          <w:ilvl w:val="1"/>
          <w:numId w:val="15"/>
        </w:numPr>
        <w:rPr>
          <w:rFonts w:ascii="Arial" w:hAnsi="Arial"/>
        </w:rPr>
      </w:pPr>
      <w:r w:rsidRPr="009A7664">
        <w:rPr>
          <w:rFonts w:ascii="Arial" w:hAnsi="Arial"/>
        </w:rPr>
        <w:t>Aceptación:</w:t>
      </w:r>
    </w:p>
    <w:p w14:paraId="401E2F75" w14:textId="0EF9A055" w:rsidR="00E224FA" w:rsidRPr="009A7664" w:rsidRDefault="00E224FA" w:rsidP="009D4D2B">
      <w:pPr>
        <w:pStyle w:val="Parrafolistavieta"/>
        <w:numPr>
          <w:ilvl w:val="2"/>
          <w:numId w:val="15"/>
        </w:numPr>
        <w:rPr>
          <w:rFonts w:ascii="Arial" w:hAnsi="Arial"/>
        </w:rPr>
      </w:pPr>
      <w:r w:rsidRPr="009A7664">
        <w:rPr>
          <w:rFonts w:ascii="Arial" w:hAnsi="Arial"/>
        </w:rPr>
        <w:t>La determinación de la Tensión de Ruptura Mínima Característica o Momento de Ruptura Mínimo Característico, según como se haya realizado la prueba de ruptura, será determinado según lo indicado en la ETG 1020</w:t>
      </w:r>
      <w:r w:rsidR="009E19D4" w:rsidRPr="009A7664">
        <w:rPr>
          <w:rFonts w:ascii="Arial" w:hAnsi="Arial"/>
        </w:rPr>
        <w:t>.</w:t>
      </w:r>
    </w:p>
    <w:p w14:paraId="610F7172" w14:textId="233EF41B" w:rsidR="00E224FA" w:rsidRPr="009A7664" w:rsidRDefault="00E224FA" w:rsidP="009D4D2B">
      <w:pPr>
        <w:pStyle w:val="Parrafolistavieta"/>
        <w:numPr>
          <w:ilvl w:val="2"/>
          <w:numId w:val="15"/>
        </w:numPr>
        <w:rPr>
          <w:rFonts w:ascii="Arial" w:hAnsi="Arial"/>
        </w:rPr>
      </w:pPr>
      <w:r w:rsidRPr="009A7664">
        <w:rPr>
          <w:rFonts w:ascii="Arial" w:hAnsi="Arial"/>
        </w:rPr>
        <w:t xml:space="preserve">El Factor de Seguridad entre la Tensión Final Solicitante o Momento Final Solicitante versus el determinado por las pruebas de ruptura deberá ser de </w:t>
      </w:r>
      <w:proofErr w:type="spellStart"/>
      <w:r w:rsidR="007C2B8E" w:rsidRPr="009A7664">
        <w:rPr>
          <w:rFonts w:ascii="Arial" w:hAnsi="Arial"/>
        </w:rPr>
        <w:t>FS</w:t>
      </w:r>
      <w:proofErr w:type="spellEnd"/>
      <w:r w:rsidRPr="009A7664">
        <w:rPr>
          <w:rFonts w:ascii="Arial" w:hAnsi="Arial"/>
        </w:rPr>
        <w:t>=2 (dos).</w:t>
      </w:r>
    </w:p>
    <w:p w14:paraId="2880095E" w14:textId="77777777" w:rsidR="00E224FA" w:rsidRPr="009A7664" w:rsidRDefault="00E224FA" w:rsidP="0087659C">
      <w:pPr>
        <w:pStyle w:val="Parrafolistavieta"/>
        <w:rPr>
          <w:rFonts w:ascii="Arial" w:hAnsi="Arial"/>
        </w:rPr>
      </w:pPr>
      <w:r w:rsidRPr="009A7664">
        <w:rPr>
          <w:rFonts w:ascii="Arial" w:hAnsi="Arial"/>
        </w:rPr>
        <w:lastRenderedPageBreak/>
        <w:t>Solicitaciones Estáticas:</w:t>
      </w:r>
    </w:p>
    <w:p w14:paraId="52F424A7" w14:textId="77777777" w:rsidR="00E224FA" w:rsidRPr="009A7664" w:rsidRDefault="00E224FA" w:rsidP="00E224FA">
      <w:pPr>
        <w:rPr>
          <w:rFonts w:ascii="Arial" w:hAnsi="Arial" w:cs="Arial"/>
        </w:rPr>
      </w:pPr>
      <w:r w:rsidRPr="009A7664">
        <w:rPr>
          <w:rFonts w:ascii="Arial" w:hAnsi="Arial" w:cs="Arial"/>
        </w:rPr>
        <w:t>Para el análisis estático o dinámico, se deberán considerar además de las cargas sísmicas, las generadas por Cortocircuito, Viento y Tirón, todas ellas actuando de forma simultánea en una misma dirección</w:t>
      </w:r>
    </w:p>
    <w:p w14:paraId="08823FAB" w14:textId="77777777" w:rsidR="00582840" w:rsidRPr="009A7664" w:rsidRDefault="00582840" w:rsidP="00582840">
      <w:pPr>
        <w:pStyle w:val="Ttulo1"/>
        <w:rPr>
          <w:rFonts w:cs="Arial"/>
        </w:rPr>
      </w:pPr>
      <w:bookmarkStart w:id="58" w:name="_Toc192665704"/>
      <w:r w:rsidRPr="009A7664">
        <w:rPr>
          <w:rFonts w:cs="Arial"/>
        </w:rPr>
        <w:t>PRUEBAS Y ENSAYOS</w:t>
      </w:r>
      <w:bookmarkEnd w:id="58"/>
    </w:p>
    <w:p w14:paraId="53122D50" w14:textId="77777777" w:rsidR="00D81ABD" w:rsidRPr="009A7664" w:rsidRDefault="00D81ABD" w:rsidP="00D81ABD">
      <w:pPr>
        <w:rPr>
          <w:rFonts w:ascii="Arial" w:hAnsi="Arial" w:cs="Arial"/>
        </w:rPr>
      </w:pPr>
      <w:bookmarkStart w:id="59" w:name="_Hlk189229867"/>
      <w:r w:rsidRPr="009A7664">
        <w:rPr>
          <w:rFonts w:ascii="Arial" w:hAnsi="Arial" w:cs="Arial"/>
        </w:rPr>
        <w:t>Los ensayos serán verificados por los representantes del Cliente y del proveedor, a menos que los primeros renuncien explícitamente y por escrito a estar presente en los mismos y sin que esta condición exima al proveedor de la realización de los mismos.</w:t>
      </w:r>
    </w:p>
    <w:p w14:paraId="7B612FAC" w14:textId="77777777" w:rsidR="00D81ABD" w:rsidRPr="009A7664" w:rsidRDefault="00D81ABD" w:rsidP="00D81ABD">
      <w:pPr>
        <w:rPr>
          <w:rFonts w:ascii="Arial" w:hAnsi="Arial" w:cs="Arial"/>
        </w:rPr>
      </w:pPr>
      <w:bookmarkStart w:id="60" w:name="_Hlk189229909"/>
      <w:r w:rsidRPr="009A7664">
        <w:rPr>
          <w:rFonts w:ascii="Arial" w:hAnsi="Arial" w:cs="Arial"/>
        </w:rPr>
        <w:t>Las pruebas tipo y de rutina indicas son las mínimas a realizar al equipamiento. Será responsabilidad final del Vendedor que sea sometido a todas las pruebas necesarias según la normativa aplicable.</w:t>
      </w:r>
    </w:p>
    <w:p w14:paraId="6D18E191" w14:textId="48EE6CC8" w:rsidR="00D81ABD" w:rsidRPr="009A7664" w:rsidRDefault="00D81ABD" w:rsidP="00582840">
      <w:pPr>
        <w:pStyle w:val="Ttulo2"/>
      </w:pPr>
      <w:bookmarkStart w:id="61" w:name="_Toc192665705"/>
      <w:bookmarkEnd w:id="59"/>
      <w:bookmarkEnd w:id="60"/>
      <w:r w:rsidRPr="009A7664">
        <w:t>Pruebas tipo</w:t>
      </w:r>
      <w:bookmarkEnd w:id="61"/>
    </w:p>
    <w:p w14:paraId="719795A5" w14:textId="23B95237" w:rsidR="00D81ABD" w:rsidRPr="009A7664" w:rsidRDefault="00D81ABD" w:rsidP="00D81ABD">
      <w:pPr>
        <w:keepNext/>
        <w:rPr>
          <w:rFonts w:ascii="Arial" w:hAnsi="Arial" w:cs="Arial"/>
        </w:rPr>
      </w:pPr>
      <w:r w:rsidRPr="009A7664">
        <w:rPr>
          <w:rFonts w:ascii="Arial" w:hAnsi="Arial" w:cs="Arial"/>
        </w:rPr>
        <w:t xml:space="preserve">Las pruebas tipo deberán efectuarse en concordancia con la norma IEC </w:t>
      </w:r>
      <w:bookmarkStart w:id="62" w:name="_Hlk189060398"/>
      <w:r w:rsidRPr="009A7664">
        <w:rPr>
          <w:rFonts w:ascii="Arial" w:hAnsi="Arial" w:cs="Arial"/>
        </w:rPr>
        <w:t>61869-5 y como mínimo deberán ser las siguientes:</w:t>
      </w:r>
    </w:p>
    <w:p w14:paraId="5F54C2DE" w14:textId="06CAB16F" w:rsidR="00D81ABD" w:rsidRPr="009A7664" w:rsidRDefault="00D81ABD" w:rsidP="00D81ABD">
      <w:pPr>
        <w:pStyle w:val="Prrafodelista"/>
        <w:keepNext/>
        <w:widowControl/>
        <w:numPr>
          <w:ilvl w:val="0"/>
          <w:numId w:val="29"/>
        </w:numPr>
        <w:autoSpaceDE/>
        <w:autoSpaceDN/>
        <w:spacing w:before="0" w:after="200" w:line="276" w:lineRule="auto"/>
        <w:ind w:right="0"/>
        <w:contextualSpacing/>
        <w:rPr>
          <w:rFonts w:ascii="Arial" w:hAnsi="Arial" w:cs="Arial"/>
        </w:rPr>
      </w:pPr>
      <w:bookmarkStart w:id="63" w:name="_Hlk189060406"/>
      <w:bookmarkEnd w:id="62"/>
      <w:r w:rsidRPr="009A7664">
        <w:rPr>
          <w:rFonts w:ascii="Arial" w:hAnsi="Arial" w:cs="Arial"/>
        </w:rPr>
        <w:t>Pruebas de aumento de temperatura.</w:t>
      </w:r>
    </w:p>
    <w:p w14:paraId="51C49617" w14:textId="1F40FB72" w:rsidR="00D81ABD" w:rsidRPr="009A7664" w:rsidRDefault="00D81ABD"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Prueba de impulso tipo rayo.</w:t>
      </w:r>
    </w:p>
    <w:p w14:paraId="2A5156F6" w14:textId="2801D91C" w:rsidR="002B05F5" w:rsidRPr="009A7664" w:rsidRDefault="002B05F5"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Prueba de tensión a Frecuencia Industrial en Condiciones Húmedas para Transformadores de Uso Exterior.</w:t>
      </w:r>
    </w:p>
    <w:p w14:paraId="1B3A5385" w14:textId="164262A4" w:rsidR="00D81ABD" w:rsidRPr="009A7664" w:rsidRDefault="00D81ABD"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 xml:space="preserve">Pruebas de </w:t>
      </w:r>
      <w:r w:rsidR="002B05F5" w:rsidRPr="009A7664">
        <w:rPr>
          <w:rFonts w:ascii="Arial" w:hAnsi="Arial" w:cs="Arial"/>
        </w:rPr>
        <w:t>precisión.</w:t>
      </w:r>
    </w:p>
    <w:p w14:paraId="27A2D7A1" w14:textId="35F2C0FB" w:rsidR="00D81ABD" w:rsidRPr="009A7664" w:rsidRDefault="002B05F5"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 xml:space="preserve">Prueba de estanqueidad </w:t>
      </w:r>
      <w:r w:rsidR="00A54488" w:rsidRPr="009A7664">
        <w:rPr>
          <w:rFonts w:ascii="Arial" w:hAnsi="Arial" w:cs="Arial"/>
        </w:rPr>
        <w:t>de la caja</w:t>
      </w:r>
      <w:r w:rsidRPr="009A7664">
        <w:rPr>
          <w:rFonts w:ascii="Arial" w:hAnsi="Arial" w:cs="Arial"/>
        </w:rPr>
        <w:t xml:space="preserve"> a temperatura ambiente.</w:t>
      </w:r>
    </w:p>
    <w:bookmarkEnd w:id="63"/>
    <w:p w14:paraId="27A5D356" w14:textId="566A7759" w:rsidR="00D81ABD" w:rsidRPr="009A7664" w:rsidRDefault="002B05F5"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Medida de capacitancia a frecuencia industrial.</w:t>
      </w:r>
    </w:p>
    <w:p w14:paraId="73CE8BD8" w14:textId="5E0E5161" w:rsidR="002B05F5" w:rsidRPr="009A7664" w:rsidRDefault="002B05F5"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Prueba de soporte ante un cortocircuito.</w:t>
      </w:r>
    </w:p>
    <w:p w14:paraId="5A89507D" w14:textId="40BC1310" w:rsidR="002B05F5" w:rsidRPr="009A7664" w:rsidRDefault="002B05F5" w:rsidP="00D81ABD">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 xml:space="preserve">Prueba de </w:t>
      </w:r>
      <w:proofErr w:type="spellStart"/>
      <w:r w:rsidRPr="009A7664">
        <w:rPr>
          <w:rFonts w:ascii="Arial" w:hAnsi="Arial" w:cs="Arial"/>
        </w:rPr>
        <w:t>ferroresonancia</w:t>
      </w:r>
      <w:proofErr w:type="spellEnd"/>
      <w:r w:rsidRPr="009A7664">
        <w:rPr>
          <w:rFonts w:ascii="Arial" w:hAnsi="Arial" w:cs="Arial"/>
        </w:rPr>
        <w:t xml:space="preserve">. </w:t>
      </w:r>
    </w:p>
    <w:p w14:paraId="7074219B" w14:textId="40705985" w:rsidR="002B05F5" w:rsidRPr="009A7664" w:rsidRDefault="002B05F5" w:rsidP="00A54488">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Prueba de respuesta transitoria.</w:t>
      </w:r>
    </w:p>
    <w:p w14:paraId="452DC2EC" w14:textId="6381EA03" w:rsidR="00582840" w:rsidRPr="009A7664" w:rsidRDefault="00582840" w:rsidP="00582840">
      <w:pPr>
        <w:pStyle w:val="Ttulo2"/>
      </w:pPr>
      <w:bookmarkStart w:id="64" w:name="_Toc192665706"/>
      <w:r w:rsidRPr="009A7664">
        <w:t>Pruebas de Rutina</w:t>
      </w:r>
      <w:bookmarkEnd w:id="64"/>
    </w:p>
    <w:p w14:paraId="079BBB78" w14:textId="77777777" w:rsidR="00582840" w:rsidRPr="009A7664" w:rsidRDefault="00582840" w:rsidP="00582840">
      <w:pPr>
        <w:rPr>
          <w:rFonts w:ascii="Arial" w:hAnsi="Arial" w:cs="Arial"/>
        </w:rPr>
      </w:pPr>
      <w:r w:rsidRPr="009A7664">
        <w:rPr>
          <w:rFonts w:ascii="Arial" w:hAnsi="Arial" w:cs="Arial"/>
        </w:rPr>
        <w:t>Las pruebas de rutina deberán efectuarse en concordancia con la norma IEC 61869-</w:t>
      </w:r>
      <w:r w:rsidR="00C56F02" w:rsidRPr="009A7664">
        <w:rPr>
          <w:rFonts w:ascii="Arial" w:hAnsi="Arial" w:cs="Arial"/>
        </w:rPr>
        <w:t>5</w:t>
      </w:r>
      <w:r w:rsidRPr="009A7664">
        <w:rPr>
          <w:rFonts w:ascii="Arial" w:hAnsi="Arial" w:cs="Arial"/>
        </w:rPr>
        <w:t>, y como mínimo deberán ser las siguientes:</w:t>
      </w:r>
    </w:p>
    <w:p w14:paraId="7C739500" w14:textId="77777777" w:rsidR="00C56F02" w:rsidRPr="009A7664" w:rsidRDefault="00C56F02" w:rsidP="00A54488">
      <w:pPr>
        <w:pStyle w:val="Prrafodelista"/>
        <w:keepNext/>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Ensayos de tensión soportada a frecuencia industrial sobre los bornes primarios.</w:t>
      </w:r>
    </w:p>
    <w:p w14:paraId="792819DB" w14:textId="77777777" w:rsidR="00C56F02" w:rsidRPr="009A7664" w:rsidRDefault="00C56F02" w:rsidP="00A54488">
      <w:pPr>
        <w:pStyle w:val="Prrafodelista"/>
        <w:keepNext/>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Medida de las descargas parciales.</w:t>
      </w:r>
    </w:p>
    <w:p w14:paraId="6BBCD502" w14:textId="7C636E23" w:rsidR="00A54488" w:rsidRPr="009A7664" w:rsidRDefault="00A54488" w:rsidP="00A54488">
      <w:pPr>
        <w:pStyle w:val="Prrafodelista"/>
        <w:keepNext/>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Ensayos de precisión.</w:t>
      </w:r>
    </w:p>
    <w:p w14:paraId="33FF1B4A" w14:textId="213D6A90" w:rsidR="00A54488" w:rsidRPr="009A7664" w:rsidRDefault="00A54488" w:rsidP="00A54488">
      <w:pPr>
        <w:pStyle w:val="Prrafodelista"/>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Prueba de estanqueidad de la caja a temperatura ambiente.</w:t>
      </w:r>
    </w:p>
    <w:p w14:paraId="1274E650" w14:textId="5D730AB6" w:rsidR="00C56F02" w:rsidRPr="009A7664" w:rsidRDefault="00A54488" w:rsidP="00A54488">
      <w:pPr>
        <w:pStyle w:val="Prrafodelista"/>
        <w:keepNext/>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lastRenderedPageBreak/>
        <w:t>Prueba de presión para la caja.</w:t>
      </w:r>
    </w:p>
    <w:p w14:paraId="29B4595D" w14:textId="03E6511F" w:rsidR="00C56F02" w:rsidRPr="009A7664" w:rsidRDefault="00A54488" w:rsidP="00A54488">
      <w:pPr>
        <w:pStyle w:val="Prrafodelista"/>
        <w:keepNext/>
        <w:widowControl/>
        <w:numPr>
          <w:ilvl w:val="0"/>
          <w:numId w:val="29"/>
        </w:numPr>
        <w:autoSpaceDE/>
        <w:autoSpaceDN/>
        <w:spacing w:before="0" w:after="200" w:line="276" w:lineRule="auto"/>
        <w:ind w:right="0"/>
        <w:contextualSpacing/>
        <w:rPr>
          <w:rFonts w:ascii="Arial" w:hAnsi="Arial" w:cs="Arial"/>
        </w:rPr>
      </w:pPr>
      <w:r w:rsidRPr="009A7664">
        <w:rPr>
          <w:rFonts w:ascii="Arial" w:hAnsi="Arial" w:cs="Arial"/>
        </w:rPr>
        <w:t xml:space="preserve">Verificación de </w:t>
      </w:r>
      <w:proofErr w:type="spellStart"/>
      <w:r w:rsidRPr="009A7664">
        <w:rPr>
          <w:rFonts w:ascii="Arial" w:hAnsi="Arial" w:cs="Arial"/>
        </w:rPr>
        <w:t>ferroresonancia</w:t>
      </w:r>
      <w:proofErr w:type="spellEnd"/>
      <w:r w:rsidRPr="009A7664">
        <w:rPr>
          <w:rFonts w:ascii="Arial" w:hAnsi="Arial" w:cs="Arial"/>
        </w:rPr>
        <w:t>.</w:t>
      </w:r>
    </w:p>
    <w:p w14:paraId="67C84423" w14:textId="28A5E4DD" w:rsidR="00582840" w:rsidRPr="009A7664" w:rsidRDefault="00A54488" w:rsidP="00582840">
      <w:pPr>
        <w:pStyle w:val="Ttulo1"/>
        <w:rPr>
          <w:rFonts w:cs="Arial"/>
        </w:rPr>
      </w:pPr>
      <w:bookmarkStart w:id="65" w:name="_Toc192665707"/>
      <w:r w:rsidRPr="009A7664">
        <w:rPr>
          <w:rFonts w:cs="Arial"/>
        </w:rPr>
        <w:t>REQUISITOS PARA EVITAR LA CORROSIÓN</w:t>
      </w:r>
      <w:bookmarkEnd w:id="65"/>
    </w:p>
    <w:p w14:paraId="106C415C" w14:textId="77777777" w:rsidR="00A54488" w:rsidRPr="009A7664" w:rsidRDefault="00A54488" w:rsidP="00A54488">
      <w:pPr>
        <w:rPr>
          <w:rFonts w:ascii="Arial" w:hAnsi="Arial" w:cs="Arial"/>
        </w:rPr>
      </w:pPr>
      <w:bookmarkStart w:id="66" w:name="_Hlk189061618"/>
      <w:bookmarkStart w:id="67" w:name="_Hlk189136356"/>
      <w:bookmarkStart w:id="68" w:name="_Hlk189123231"/>
      <w:r w:rsidRPr="009A7664">
        <w:rPr>
          <w:rFonts w:ascii="Arial" w:hAnsi="Arial" w:cs="Arial"/>
        </w:rPr>
        <w:t>Todos los elementos expuestos a la intemperie deberán cumplir con los siguientes requisitos:</w:t>
      </w:r>
    </w:p>
    <w:p w14:paraId="24141CAC" w14:textId="77777777" w:rsidR="00A54488" w:rsidRPr="009A7664" w:rsidRDefault="00A54488" w:rsidP="00A54488">
      <w:pPr>
        <w:pStyle w:val="Prrafodelista"/>
        <w:numPr>
          <w:ilvl w:val="0"/>
          <w:numId w:val="30"/>
        </w:numPr>
        <w:ind w:left="851"/>
        <w:rPr>
          <w:rFonts w:ascii="Arial" w:hAnsi="Arial" w:cs="Arial"/>
        </w:rPr>
      </w:pPr>
      <w:r w:rsidRPr="009A7664">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9A7664">
        <w:rPr>
          <w:rFonts w:ascii="Arial" w:hAnsi="Arial" w:cs="Arial"/>
        </w:rPr>
        <w:t>Intermediate</w:t>
      </w:r>
      <w:proofErr w:type="spellEnd"/>
      <w:r w:rsidRPr="009A7664">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329CB971" w14:textId="77777777" w:rsidR="00A54488" w:rsidRPr="009A7664" w:rsidRDefault="00A54488" w:rsidP="00A54488">
      <w:pPr>
        <w:pStyle w:val="Prrafodelista"/>
        <w:numPr>
          <w:ilvl w:val="0"/>
          <w:numId w:val="30"/>
        </w:numPr>
        <w:ind w:left="851"/>
        <w:rPr>
          <w:rFonts w:ascii="Arial" w:hAnsi="Arial" w:cs="Arial"/>
        </w:rPr>
      </w:pPr>
      <w:r w:rsidRPr="009A7664">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4182FE6A" w14:textId="77777777" w:rsidR="00A54488" w:rsidRPr="009A7664" w:rsidRDefault="00A54488" w:rsidP="00A54488">
      <w:pPr>
        <w:pStyle w:val="Prrafodelista"/>
        <w:numPr>
          <w:ilvl w:val="0"/>
          <w:numId w:val="30"/>
        </w:numPr>
        <w:ind w:left="851"/>
        <w:rPr>
          <w:rFonts w:ascii="Arial" w:hAnsi="Arial" w:cs="Arial"/>
        </w:rPr>
      </w:pPr>
      <w:r w:rsidRPr="009A7664">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59670498" w14:textId="77777777" w:rsidR="00A54488" w:rsidRPr="009A7664" w:rsidRDefault="00A54488" w:rsidP="00A54488">
      <w:pPr>
        <w:pStyle w:val="Prrafodelista"/>
        <w:numPr>
          <w:ilvl w:val="0"/>
          <w:numId w:val="30"/>
        </w:numPr>
        <w:ind w:left="851"/>
        <w:rPr>
          <w:rFonts w:ascii="Arial" w:hAnsi="Arial" w:cs="Arial"/>
        </w:rPr>
      </w:pPr>
      <w:r w:rsidRPr="009A7664">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66"/>
      <w:r w:rsidRPr="009A7664">
        <w:rPr>
          <w:rFonts w:ascii="Arial" w:hAnsi="Arial" w:cs="Arial"/>
        </w:rPr>
        <w:t>.</w:t>
      </w:r>
      <w:bookmarkEnd w:id="67"/>
    </w:p>
    <w:p w14:paraId="36598B5B" w14:textId="44551674" w:rsidR="00582840" w:rsidRPr="009A7664" w:rsidRDefault="00582840" w:rsidP="00582840">
      <w:pPr>
        <w:pStyle w:val="Ttulo1"/>
        <w:rPr>
          <w:rFonts w:cs="Arial"/>
        </w:rPr>
      </w:pPr>
      <w:bookmarkStart w:id="69" w:name="_Toc192665708"/>
      <w:bookmarkEnd w:id="68"/>
      <w:r w:rsidRPr="009A7664">
        <w:rPr>
          <w:rFonts w:cs="Arial"/>
        </w:rPr>
        <w:t xml:space="preserve">INFORMACIÓN A ENTREGAR POR EL </w:t>
      </w:r>
      <w:r w:rsidR="00A54488" w:rsidRPr="009A7664">
        <w:rPr>
          <w:rFonts w:cs="Arial"/>
        </w:rPr>
        <w:t>FABRICANTE</w:t>
      </w:r>
      <w:bookmarkEnd w:id="69"/>
    </w:p>
    <w:p w14:paraId="244402F1" w14:textId="61E9A282" w:rsidR="00582840" w:rsidRPr="009A7664" w:rsidRDefault="00582840" w:rsidP="00582840">
      <w:pPr>
        <w:pStyle w:val="Ttulo2"/>
      </w:pPr>
      <w:bookmarkStart w:id="70" w:name="_Toc192665709"/>
      <w:r w:rsidRPr="009A7664">
        <w:t>Documentación técnica</w:t>
      </w:r>
      <w:bookmarkEnd w:id="70"/>
    </w:p>
    <w:p w14:paraId="62527A8F" w14:textId="77777777" w:rsidR="00A54488" w:rsidRPr="009A7664" w:rsidRDefault="00A54488" w:rsidP="00A54488">
      <w:pPr>
        <w:rPr>
          <w:rFonts w:ascii="Arial" w:hAnsi="Arial" w:cs="Arial"/>
        </w:rPr>
      </w:pPr>
      <w:bookmarkStart w:id="71" w:name="_Hlk189137374"/>
      <w:bookmarkStart w:id="72" w:name="_Hlk189061974"/>
      <w:bookmarkStart w:id="73" w:name="_Hlk189123338"/>
      <w:r w:rsidRPr="009A7664">
        <w:rPr>
          <w:rFonts w:ascii="Arial" w:hAnsi="Arial" w:cs="Arial"/>
        </w:rPr>
        <w:t xml:space="preserve">Dentro de quince (15) días de colocada la orden de compra, EL FABRICANTE deberá suministrar cuatro (4) ejemplares en papel y </w:t>
      </w:r>
      <w:bookmarkStart w:id="74" w:name="_Hlk51930856"/>
      <w:r w:rsidRPr="009A7664">
        <w:rPr>
          <w:rFonts w:ascii="Arial" w:hAnsi="Arial" w:cs="Arial"/>
        </w:rPr>
        <w:t xml:space="preserve">una memoria USB </w:t>
      </w:r>
      <w:bookmarkEnd w:id="74"/>
      <w:r w:rsidRPr="009A7664">
        <w:rPr>
          <w:rFonts w:ascii="Arial" w:hAnsi="Arial" w:cs="Arial"/>
        </w:rPr>
        <w:t xml:space="preserve">con la información general relacionada con el equipo ordenado. En particular, se suministrarán las siguientes informaciones: </w:t>
      </w:r>
    </w:p>
    <w:p w14:paraId="1134A82D" w14:textId="77777777" w:rsidR="00A54488" w:rsidRPr="009A7664" w:rsidRDefault="00A54488" w:rsidP="00A54488">
      <w:pPr>
        <w:pStyle w:val="Im3Vietanormal1"/>
        <w:rPr>
          <w:rFonts w:ascii="Arial" w:hAnsi="Arial" w:cs="Arial"/>
        </w:rPr>
      </w:pPr>
      <w:r w:rsidRPr="009A7664">
        <w:rPr>
          <w:rFonts w:ascii="Arial" w:hAnsi="Arial" w:cs="Arial"/>
        </w:rPr>
        <w:t>Cuatro (4) copias de las instrucciones completas en idioma español para el montaje, puesta en servicio y mantención de los equipos, incluyendo todos los planos y catálogos del equipo.</w:t>
      </w:r>
    </w:p>
    <w:p w14:paraId="2C24933A" w14:textId="77777777" w:rsidR="00A54488" w:rsidRPr="009A7664" w:rsidRDefault="00A54488" w:rsidP="00A54488">
      <w:pPr>
        <w:pStyle w:val="Im3Vietanormal1"/>
        <w:rPr>
          <w:rFonts w:ascii="Arial" w:hAnsi="Arial" w:cs="Arial"/>
        </w:rPr>
      </w:pPr>
      <w:r w:rsidRPr="009A7664">
        <w:rPr>
          <w:rFonts w:ascii="Arial" w:hAnsi="Arial" w:cs="Arial"/>
        </w:rPr>
        <w:t>Cuatro (4) copias de los protocolos completos de prueba para cada equipo.</w:t>
      </w:r>
    </w:p>
    <w:p w14:paraId="1230D97C" w14:textId="77777777" w:rsidR="00A54488" w:rsidRPr="009A7664" w:rsidRDefault="00A54488" w:rsidP="00A54488">
      <w:pPr>
        <w:pStyle w:val="Im3Vietanormal1"/>
        <w:rPr>
          <w:rFonts w:ascii="Arial" w:hAnsi="Arial" w:cs="Arial"/>
        </w:rPr>
      </w:pPr>
      <w:r w:rsidRPr="009A7664">
        <w:rPr>
          <w:rFonts w:ascii="Arial" w:hAnsi="Arial" w:cs="Arial"/>
        </w:rPr>
        <w:t>Manual de planos y diagramas eléctricos de conexión y alambrado de los equipos, completos.</w:t>
      </w:r>
    </w:p>
    <w:p w14:paraId="77143379" w14:textId="77777777" w:rsidR="00A54488" w:rsidRPr="009A7664" w:rsidRDefault="00A54488" w:rsidP="00A54488">
      <w:pPr>
        <w:pStyle w:val="Im3Vietanormal1"/>
        <w:rPr>
          <w:rFonts w:ascii="Arial" w:hAnsi="Arial" w:cs="Arial"/>
        </w:rPr>
      </w:pPr>
      <w:r w:rsidRPr="009A7664">
        <w:rPr>
          <w:rFonts w:ascii="Arial" w:hAnsi="Arial" w:cs="Arial"/>
        </w:rPr>
        <w:t>Manuales de operación y mantención, que incluirán:</w:t>
      </w:r>
    </w:p>
    <w:p w14:paraId="5D07A975" w14:textId="77777777" w:rsidR="00A54488" w:rsidRPr="009A7664" w:rsidRDefault="00A54488" w:rsidP="00A54488">
      <w:pPr>
        <w:pStyle w:val="Estilo4"/>
        <w:rPr>
          <w:rFonts w:ascii="Arial" w:hAnsi="Arial" w:cs="Arial"/>
        </w:rPr>
      </w:pPr>
      <w:r w:rsidRPr="009A7664">
        <w:rPr>
          <w:rFonts w:ascii="Arial" w:hAnsi="Arial" w:cs="Arial"/>
        </w:rPr>
        <w:t>Manuales de partes.</w:t>
      </w:r>
    </w:p>
    <w:p w14:paraId="09FCDB21" w14:textId="77777777" w:rsidR="00A54488" w:rsidRPr="009A7664" w:rsidRDefault="00A54488" w:rsidP="00A54488">
      <w:pPr>
        <w:pStyle w:val="Estilo4"/>
        <w:rPr>
          <w:rFonts w:ascii="Arial" w:hAnsi="Arial" w:cs="Arial"/>
        </w:rPr>
      </w:pPr>
      <w:r w:rsidRPr="009A7664">
        <w:rPr>
          <w:rFonts w:ascii="Arial" w:hAnsi="Arial" w:cs="Arial"/>
        </w:rPr>
        <w:t>Manual de instalación.</w:t>
      </w:r>
    </w:p>
    <w:p w14:paraId="446F2A80" w14:textId="77777777" w:rsidR="00A54488" w:rsidRPr="009A7664" w:rsidRDefault="00A54488" w:rsidP="00A54488">
      <w:pPr>
        <w:pStyle w:val="Im3Vietanormal1"/>
        <w:rPr>
          <w:rFonts w:ascii="Arial" w:hAnsi="Arial" w:cs="Arial"/>
        </w:rPr>
      </w:pPr>
      <w:r w:rsidRPr="009A7664">
        <w:rPr>
          <w:rFonts w:ascii="Arial" w:hAnsi="Arial" w:cs="Arial"/>
        </w:rPr>
        <w:lastRenderedPageBreak/>
        <w:t>Dossier final de calidad e ingeniería incluyendo:</w:t>
      </w:r>
    </w:p>
    <w:p w14:paraId="77BE3C19" w14:textId="77777777" w:rsidR="00A54488" w:rsidRPr="009A7664" w:rsidRDefault="00A54488" w:rsidP="00A54488">
      <w:pPr>
        <w:pStyle w:val="Estilo4"/>
        <w:rPr>
          <w:rFonts w:ascii="Arial" w:hAnsi="Arial" w:cs="Arial"/>
        </w:rPr>
      </w:pPr>
      <w:r w:rsidRPr="009A7664">
        <w:rPr>
          <w:rFonts w:ascii="Arial" w:hAnsi="Arial" w:cs="Arial"/>
        </w:rPr>
        <w:t>Planos de la disposición general mostrando las principales dimensiones del equipamiento suministrado, indicando como mínimo lo siguiente:</w:t>
      </w:r>
    </w:p>
    <w:p w14:paraId="581495D9" w14:textId="77777777" w:rsidR="00A54488" w:rsidRPr="009A7664" w:rsidRDefault="00A54488" w:rsidP="00A54488">
      <w:pPr>
        <w:pStyle w:val="Estilo5"/>
        <w:rPr>
          <w:rFonts w:ascii="Arial" w:hAnsi="Arial" w:cs="Arial"/>
        </w:rPr>
      </w:pPr>
      <w:r w:rsidRPr="009A7664">
        <w:rPr>
          <w:rFonts w:ascii="Arial" w:hAnsi="Arial" w:cs="Arial"/>
        </w:rPr>
        <w:t>Plantas y elevaciones.</w:t>
      </w:r>
    </w:p>
    <w:p w14:paraId="28C58EF5" w14:textId="77777777" w:rsidR="00A54488" w:rsidRPr="009A7664" w:rsidRDefault="00A54488" w:rsidP="00A54488">
      <w:pPr>
        <w:pStyle w:val="Estilo5"/>
        <w:rPr>
          <w:rFonts w:ascii="Arial" w:hAnsi="Arial" w:cs="Arial"/>
        </w:rPr>
      </w:pPr>
      <w:r w:rsidRPr="009A7664">
        <w:rPr>
          <w:rFonts w:ascii="Arial" w:hAnsi="Arial" w:cs="Arial"/>
        </w:rPr>
        <w:t>Ubicación de los componentes.</w:t>
      </w:r>
    </w:p>
    <w:p w14:paraId="3E0A20C6" w14:textId="77777777" w:rsidR="00A54488" w:rsidRPr="009A7664" w:rsidRDefault="00A54488" w:rsidP="00A54488">
      <w:pPr>
        <w:pStyle w:val="Estilo5"/>
        <w:rPr>
          <w:rFonts w:ascii="Arial" w:hAnsi="Arial" w:cs="Arial"/>
        </w:rPr>
      </w:pPr>
      <w:r w:rsidRPr="009A7664">
        <w:rPr>
          <w:rFonts w:ascii="Arial" w:hAnsi="Arial" w:cs="Arial"/>
        </w:rPr>
        <w:t>Espacios libres requeridos.</w:t>
      </w:r>
    </w:p>
    <w:p w14:paraId="2598289E" w14:textId="77777777" w:rsidR="00A54488" w:rsidRPr="009A7664" w:rsidRDefault="00A54488" w:rsidP="00A54488">
      <w:pPr>
        <w:pStyle w:val="Estilo5"/>
        <w:rPr>
          <w:rFonts w:ascii="Arial" w:hAnsi="Arial" w:cs="Arial"/>
        </w:rPr>
      </w:pPr>
      <w:r w:rsidRPr="009A7664">
        <w:rPr>
          <w:rFonts w:ascii="Arial" w:hAnsi="Arial" w:cs="Arial"/>
        </w:rPr>
        <w:t>Puntos de conexión de los cables de poder. Detalle de los terminales.</w:t>
      </w:r>
    </w:p>
    <w:p w14:paraId="595B0353" w14:textId="77777777" w:rsidR="00A54488" w:rsidRPr="009A7664" w:rsidRDefault="00A54488" w:rsidP="00A54488">
      <w:pPr>
        <w:pStyle w:val="Estilo5"/>
        <w:rPr>
          <w:rFonts w:ascii="Arial" w:hAnsi="Arial" w:cs="Arial"/>
        </w:rPr>
      </w:pPr>
      <w:r w:rsidRPr="009A7664">
        <w:rPr>
          <w:rFonts w:ascii="Arial" w:hAnsi="Arial" w:cs="Arial"/>
        </w:rPr>
        <w:t>Pesos de los equipos</w:t>
      </w:r>
    </w:p>
    <w:p w14:paraId="139B5D66" w14:textId="77777777" w:rsidR="00A54488" w:rsidRPr="009A7664" w:rsidRDefault="00A54488" w:rsidP="00A54488">
      <w:pPr>
        <w:pStyle w:val="Estilo5"/>
        <w:rPr>
          <w:rFonts w:ascii="Arial" w:hAnsi="Arial" w:cs="Arial"/>
        </w:rPr>
      </w:pPr>
      <w:r w:rsidRPr="009A7664">
        <w:rPr>
          <w:rFonts w:ascii="Arial" w:hAnsi="Arial" w:cs="Arial"/>
        </w:rPr>
        <w:t>Peso de embarque para el total y cada una de las secciones.</w:t>
      </w:r>
    </w:p>
    <w:p w14:paraId="4A5AC827" w14:textId="77777777" w:rsidR="00A54488" w:rsidRPr="009A7664" w:rsidRDefault="00A54488" w:rsidP="00A54488">
      <w:pPr>
        <w:pStyle w:val="Estilo5"/>
        <w:rPr>
          <w:rFonts w:ascii="Arial" w:hAnsi="Arial" w:cs="Arial"/>
        </w:rPr>
      </w:pPr>
      <w:r w:rsidRPr="009A7664">
        <w:rPr>
          <w:rFonts w:ascii="Arial" w:hAnsi="Arial" w:cs="Arial"/>
        </w:rPr>
        <w:t>Lista de identificación conteniendo todas las designaciones del FABRICANTE para los dispositivos de fuerza, control e instrumentación del equipo.</w:t>
      </w:r>
    </w:p>
    <w:p w14:paraId="17BD5F8E" w14:textId="77777777" w:rsidR="00A54488" w:rsidRPr="009A7664" w:rsidRDefault="00A54488" w:rsidP="00A54488">
      <w:pPr>
        <w:pStyle w:val="Estilo4"/>
        <w:rPr>
          <w:rFonts w:ascii="Arial" w:hAnsi="Arial" w:cs="Arial"/>
        </w:rPr>
      </w:pPr>
      <w:r w:rsidRPr="009A7664">
        <w:rPr>
          <w:rFonts w:ascii="Arial" w:hAnsi="Arial" w:cs="Arial"/>
        </w:rPr>
        <w:t>Plano de la placa de datos característicos de los equipos.</w:t>
      </w:r>
    </w:p>
    <w:p w14:paraId="570786D4" w14:textId="77777777" w:rsidR="00A54488" w:rsidRPr="009A7664" w:rsidRDefault="00A54488" w:rsidP="00A54488">
      <w:pPr>
        <w:pStyle w:val="Estilo4"/>
        <w:rPr>
          <w:rFonts w:ascii="Arial" w:hAnsi="Arial" w:cs="Arial"/>
        </w:rPr>
      </w:pPr>
      <w:r w:rsidRPr="009A7664">
        <w:rPr>
          <w:rFonts w:ascii="Arial" w:hAnsi="Arial" w:cs="Arial"/>
        </w:rPr>
        <w:t>Memorias de cálculo donde se demuestre que los equipos resisten las combinaciones de cargas producidas durante un sismo (tirón, viento y sismo) cumpliendo con las normas indicadas en el punto 3 de la presente especificación.</w:t>
      </w:r>
    </w:p>
    <w:p w14:paraId="56CC4E5A" w14:textId="77777777" w:rsidR="00A54488" w:rsidRPr="009A7664" w:rsidRDefault="00A54488" w:rsidP="00A54488">
      <w:pPr>
        <w:pStyle w:val="Estilo4"/>
        <w:rPr>
          <w:rFonts w:ascii="Arial" w:hAnsi="Arial" w:cs="Arial"/>
        </w:rPr>
      </w:pPr>
      <w:r w:rsidRPr="009A7664">
        <w:rPr>
          <w:rFonts w:ascii="Arial" w:hAnsi="Arial" w:cs="Arial"/>
        </w:rPr>
        <w:t xml:space="preserve">Planos mostrando tamaño y ubicación de las perforaciones para los anclajes del equipamiento, señalando las cargas estáticas y dinámicas máximas sobre la estructura de soporte. </w:t>
      </w:r>
    </w:p>
    <w:p w14:paraId="76E6BCA4" w14:textId="77777777" w:rsidR="00A54488" w:rsidRPr="009A7664" w:rsidRDefault="00A54488" w:rsidP="00A54488">
      <w:pPr>
        <w:pStyle w:val="Estilo4"/>
        <w:rPr>
          <w:rFonts w:ascii="Arial" w:hAnsi="Arial" w:cs="Arial"/>
        </w:rPr>
      </w:pPr>
      <w:r w:rsidRPr="009A7664">
        <w:rPr>
          <w:rFonts w:ascii="Arial" w:hAnsi="Arial" w:cs="Arial"/>
        </w:rPr>
        <w:t>Catálogos originales, planos de dimensiones, características completas.</w:t>
      </w:r>
    </w:p>
    <w:p w14:paraId="0CDFD9A4" w14:textId="77777777" w:rsidR="00A54488" w:rsidRPr="009A7664" w:rsidRDefault="00A54488" w:rsidP="00A54488">
      <w:pPr>
        <w:pStyle w:val="Estilo4"/>
        <w:rPr>
          <w:rFonts w:ascii="Arial" w:hAnsi="Arial" w:cs="Arial"/>
        </w:rPr>
      </w:pPr>
      <w:r w:rsidRPr="009A7664">
        <w:rPr>
          <w:rFonts w:ascii="Arial" w:hAnsi="Arial" w:cs="Arial"/>
        </w:rPr>
        <w:t>Procedimientos de inspección del suministro.</w:t>
      </w:r>
    </w:p>
    <w:p w14:paraId="02AD1803" w14:textId="77777777" w:rsidR="00A54488" w:rsidRPr="009A7664" w:rsidRDefault="00A54488" w:rsidP="00A54488">
      <w:pPr>
        <w:pStyle w:val="Estilo4"/>
        <w:rPr>
          <w:rFonts w:ascii="Arial" w:hAnsi="Arial" w:cs="Arial"/>
        </w:rPr>
      </w:pPr>
      <w:r w:rsidRPr="009A7664">
        <w:rPr>
          <w:rFonts w:ascii="Arial" w:hAnsi="Arial" w:cs="Arial"/>
        </w:rPr>
        <w:t>Informe con protocolos y certificados de pruebas realizadas.</w:t>
      </w:r>
    </w:p>
    <w:p w14:paraId="457EDDBE" w14:textId="77777777" w:rsidR="00A54488" w:rsidRPr="009A7664" w:rsidRDefault="00A54488" w:rsidP="00A54488">
      <w:pPr>
        <w:pStyle w:val="Estilo4"/>
        <w:rPr>
          <w:rFonts w:ascii="Arial" w:hAnsi="Arial" w:cs="Arial"/>
        </w:rPr>
      </w:pPr>
      <w:r w:rsidRPr="009A7664">
        <w:rPr>
          <w:rFonts w:ascii="Arial" w:hAnsi="Arial" w:cs="Arial"/>
        </w:rPr>
        <w:t>Listado de materiales incluidos con el suministro.</w:t>
      </w:r>
    </w:p>
    <w:p w14:paraId="2F0D93C6" w14:textId="77777777" w:rsidR="00A54488" w:rsidRPr="009A7664" w:rsidRDefault="00A54488" w:rsidP="00A54488">
      <w:pPr>
        <w:pStyle w:val="Estilo4"/>
        <w:rPr>
          <w:rFonts w:ascii="Arial" w:hAnsi="Arial" w:cs="Arial"/>
        </w:rPr>
      </w:pPr>
      <w:r w:rsidRPr="009A7664">
        <w:rPr>
          <w:rFonts w:ascii="Arial" w:hAnsi="Arial" w:cs="Arial"/>
        </w:rPr>
        <w:t>Instrucciones para el transporte, manejo, izado, montaje, puesta en servicio, operación, reparación y mantención del equipamiento.</w:t>
      </w:r>
    </w:p>
    <w:p w14:paraId="36EAE3EE" w14:textId="77777777" w:rsidR="00A54488" w:rsidRPr="009A7664" w:rsidRDefault="00A54488" w:rsidP="00A54488">
      <w:pPr>
        <w:pStyle w:val="Estilo4"/>
        <w:rPr>
          <w:rFonts w:ascii="Arial" w:hAnsi="Arial" w:cs="Arial"/>
        </w:rPr>
      </w:pPr>
      <w:r w:rsidRPr="009A7664">
        <w:rPr>
          <w:rFonts w:ascii="Arial" w:hAnsi="Arial" w:cs="Arial"/>
        </w:rPr>
        <w:t>Manual de montaje de los equipos con indicación de los torques de apriete de todos los pernos y tuercas que se instalan en la obra.</w:t>
      </w:r>
    </w:p>
    <w:p w14:paraId="6C36E27F" w14:textId="77777777" w:rsidR="00A54488" w:rsidRPr="009A7664" w:rsidRDefault="00A54488" w:rsidP="00A54488">
      <w:pPr>
        <w:pStyle w:val="Estilo4"/>
        <w:rPr>
          <w:rFonts w:ascii="Arial" w:hAnsi="Arial" w:cs="Arial"/>
        </w:rPr>
      </w:pPr>
      <w:r w:rsidRPr="009A7664">
        <w:rPr>
          <w:rFonts w:ascii="Arial" w:hAnsi="Arial" w:cs="Arial"/>
        </w:rPr>
        <w:t>Hoja de datos certificada del suministro.</w:t>
      </w:r>
    </w:p>
    <w:p w14:paraId="109C1574" w14:textId="77777777" w:rsidR="00A54488" w:rsidRPr="009A7664" w:rsidRDefault="00A54488" w:rsidP="00A54488">
      <w:pPr>
        <w:rPr>
          <w:rFonts w:ascii="Arial" w:hAnsi="Arial" w:cs="Arial"/>
        </w:rPr>
      </w:pPr>
      <w:r w:rsidRPr="009A7664">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4EEFCB98" w14:textId="77777777" w:rsidR="00A54488" w:rsidRPr="009A7664" w:rsidRDefault="00A54488" w:rsidP="00A54488">
      <w:pPr>
        <w:pStyle w:val="Estilo5"/>
        <w:rPr>
          <w:rFonts w:ascii="Arial" w:hAnsi="Arial" w:cs="Arial"/>
        </w:rPr>
      </w:pPr>
      <w:r w:rsidRPr="009A7664">
        <w:rPr>
          <w:rFonts w:ascii="Arial" w:hAnsi="Arial" w:cs="Arial"/>
        </w:rPr>
        <w:t>Planos AUTOCAD 2013.</w:t>
      </w:r>
    </w:p>
    <w:p w14:paraId="606278DB" w14:textId="77777777" w:rsidR="00A54488" w:rsidRPr="009A7664" w:rsidRDefault="00A54488" w:rsidP="00A54488">
      <w:pPr>
        <w:pStyle w:val="Estilo5"/>
        <w:rPr>
          <w:rFonts w:ascii="Arial" w:hAnsi="Arial" w:cs="Arial"/>
        </w:rPr>
      </w:pPr>
      <w:r w:rsidRPr="009A7664">
        <w:rPr>
          <w:rFonts w:ascii="Arial" w:hAnsi="Arial" w:cs="Arial"/>
        </w:rPr>
        <w:t>Textos WORD 2013 o superiores.</w:t>
      </w:r>
    </w:p>
    <w:p w14:paraId="3CC36651" w14:textId="77777777" w:rsidR="00A54488" w:rsidRPr="009A7664" w:rsidRDefault="00A54488" w:rsidP="00A54488">
      <w:pPr>
        <w:pStyle w:val="Estilo5"/>
        <w:rPr>
          <w:rFonts w:ascii="Arial" w:hAnsi="Arial" w:cs="Arial"/>
        </w:rPr>
      </w:pPr>
      <w:r w:rsidRPr="009A7664">
        <w:rPr>
          <w:rFonts w:ascii="Arial" w:hAnsi="Arial" w:cs="Arial"/>
        </w:rPr>
        <w:t>Planillas EXCEL 2013 o superiores.</w:t>
      </w:r>
    </w:p>
    <w:p w14:paraId="2F38F576" w14:textId="77777777" w:rsidR="00A54488" w:rsidRPr="009A7664" w:rsidRDefault="00A54488" w:rsidP="00A54488">
      <w:pPr>
        <w:rPr>
          <w:rFonts w:ascii="Arial" w:hAnsi="Arial" w:cs="Arial"/>
        </w:rPr>
      </w:pPr>
      <w:r w:rsidRPr="009A7664">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372D8702" w14:textId="77777777" w:rsidR="00A54488" w:rsidRPr="009A7664" w:rsidRDefault="00A54488" w:rsidP="00A54488">
      <w:pPr>
        <w:rPr>
          <w:rFonts w:ascii="Arial" w:hAnsi="Arial" w:cs="Arial"/>
        </w:rPr>
      </w:pPr>
      <w:r w:rsidRPr="009A7664">
        <w:rPr>
          <w:rFonts w:ascii="Arial" w:hAnsi="Arial" w:cs="Arial"/>
        </w:rPr>
        <w:t>La información de ingeniería deberá ser escrita en español. Documentos en otro idioma no serán aceptados.</w:t>
      </w:r>
    </w:p>
    <w:p w14:paraId="68A13B14" w14:textId="77777777" w:rsidR="00A54488" w:rsidRPr="009A7664" w:rsidRDefault="00A54488" w:rsidP="00A54488">
      <w:pPr>
        <w:rPr>
          <w:rFonts w:ascii="Arial" w:hAnsi="Arial" w:cs="Arial"/>
        </w:rPr>
      </w:pPr>
      <w:r w:rsidRPr="009A7664">
        <w:rPr>
          <w:rFonts w:ascii="Arial" w:hAnsi="Arial" w:cs="Arial"/>
        </w:rPr>
        <w:t>Las medidas y cálculos serán indicados en unidades del S.I. Las unidades inglesas serán aceptadas si se indica su equivalencia en el S.I.</w:t>
      </w:r>
    </w:p>
    <w:p w14:paraId="0C6468ED" w14:textId="77777777" w:rsidR="00A54488" w:rsidRPr="009A7664" w:rsidRDefault="00A54488" w:rsidP="00A54488">
      <w:pPr>
        <w:rPr>
          <w:rFonts w:ascii="Arial" w:hAnsi="Arial" w:cs="Arial"/>
        </w:rPr>
      </w:pPr>
      <w:r w:rsidRPr="009A7664">
        <w:rPr>
          <w:rFonts w:ascii="Arial" w:hAnsi="Arial" w:cs="Arial"/>
        </w:rPr>
        <w:lastRenderedPageBreak/>
        <w:t>Los planos y documentos deberán mostrar el equipo especificado. Planos típicos no serán aceptados.</w:t>
      </w:r>
    </w:p>
    <w:p w14:paraId="031A0CD7" w14:textId="77777777" w:rsidR="00A54488" w:rsidRPr="009A7664" w:rsidRDefault="00A54488" w:rsidP="00A54488">
      <w:pPr>
        <w:rPr>
          <w:rFonts w:ascii="Arial" w:hAnsi="Arial" w:cs="Arial"/>
        </w:rPr>
      </w:pPr>
      <w:r w:rsidRPr="009A7664">
        <w:rPr>
          <w:rFonts w:ascii="Arial" w:hAnsi="Arial" w:cs="Arial"/>
        </w:rPr>
        <w:t>EL FABRICANTE, además, deberá generar y enviar al PROPIETARIO avances semanales con el estado de fabricación del suministro.</w:t>
      </w:r>
    </w:p>
    <w:p w14:paraId="196B4530" w14:textId="77777777" w:rsidR="00A54488" w:rsidRPr="009A7664" w:rsidRDefault="00A54488" w:rsidP="00A54488">
      <w:pPr>
        <w:rPr>
          <w:rFonts w:ascii="Arial" w:hAnsi="Arial" w:cs="Arial"/>
        </w:rPr>
      </w:pPr>
      <w:bookmarkStart w:id="75" w:name="_Hlk189061834"/>
      <w:r w:rsidRPr="009A7664">
        <w:rPr>
          <w:rFonts w:ascii="Arial" w:hAnsi="Arial" w:cs="Arial"/>
        </w:rPr>
        <w:t>El Fabricante deberá enviar por escrito cada dos meses un informe que recoja el avance del plan de fabricación, así como la previsión de las inspecciones internas que se incluyan en el Programa de Puntos de Inspección</w:t>
      </w:r>
      <w:bookmarkEnd w:id="71"/>
      <w:r w:rsidRPr="009A7664">
        <w:rPr>
          <w:rFonts w:ascii="Arial" w:hAnsi="Arial" w:cs="Arial"/>
        </w:rPr>
        <w:t xml:space="preserve">.  </w:t>
      </w:r>
      <w:bookmarkEnd w:id="72"/>
      <w:bookmarkEnd w:id="75"/>
    </w:p>
    <w:p w14:paraId="467E8F14" w14:textId="011E17DC" w:rsidR="00A54488" w:rsidRPr="009A7664" w:rsidRDefault="00582840" w:rsidP="00A54488">
      <w:pPr>
        <w:pStyle w:val="Ttulo2"/>
      </w:pPr>
      <w:bookmarkStart w:id="76" w:name="_Toc192665710"/>
      <w:bookmarkEnd w:id="73"/>
      <w:r w:rsidRPr="009A7664">
        <w:t>Documentación técnica que debe facilitar el Fabricante después de las pruebas en fábrica</w:t>
      </w:r>
      <w:bookmarkEnd w:id="76"/>
      <w:r w:rsidRPr="009A7664">
        <w:t xml:space="preserve"> </w:t>
      </w:r>
    </w:p>
    <w:p w14:paraId="3AD91CFD" w14:textId="77777777" w:rsidR="00A54488" w:rsidRPr="009A7664" w:rsidRDefault="00A54488" w:rsidP="00A54488">
      <w:pPr>
        <w:rPr>
          <w:rFonts w:ascii="Arial" w:hAnsi="Arial" w:cs="Arial"/>
        </w:rPr>
      </w:pPr>
      <w:bookmarkStart w:id="77" w:name="_Hlk189123451"/>
      <w:r w:rsidRPr="009A7664">
        <w:rPr>
          <w:rFonts w:ascii="Arial" w:hAnsi="Arial" w:cs="Arial"/>
        </w:rPr>
        <w:t xml:space="preserve">El Fabricante entregará el reporte de pruebas de rutina y pruebas tipo, el libro de instrucciones y el dossier de calidad. </w:t>
      </w:r>
    </w:p>
    <w:p w14:paraId="66AAC4B1" w14:textId="47195BF5" w:rsidR="00582840" w:rsidRPr="009A7664" w:rsidRDefault="00A54488" w:rsidP="00A54488">
      <w:pPr>
        <w:rPr>
          <w:rFonts w:ascii="Arial" w:hAnsi="Arial" w:cs="Arial"/>
        </w:rPr>
      </w:pPr>
      <w:r w:rsidRPr="009A7664">
        <w:rPr>
          <w:rFonts w:ascii="Arial" w:hAnsi="Arial" w:cs="Arial"/>
        </w:rPr>
        <w:t xml:space="preserve">El libro de instrucciones contendrá las instrucciones de almacenamiento, transporte, montaje, operación y mantenimiento, así como el conjunto completo de planos y documentos de los Interruptores. </w:t>
      </w:r>
      <w:bookmarkEnd w:id="77"/>
    </w:p>
    <w:p w14:paraId="121A1CB3" w14:textId="7E868D1E" w:rsidR="00093CE8" w:rsidRPr="009A7664" w:rsidRDefault="00A54488" w:rsidP="00093CE8">
      <w:pPr>
        <w:pStyle w:val="Ttulo1"/>
        <w:rPr>
          <w:rFonts w:cs="Arial"/>
        </w:rPr>
      </w:pPr>
      <w:bookmarkStart w:id="78" w:name="_Toc192665711"/>
      <w:r w:rsidRPr="009A7664">
        <w:rPr>
          <w:rFonts w:cs="Arial"/>
        </w:rPr>
        <w:t>REQUERIMIENTOS</w:t>
      </w:r>
      <w:r w:rsidR="00093CE8" w:rsidRPr="009A7664">
        <w:rPr>
          <w:rFonts w:cs="Arial"/>
        </w:rPr>
        <w:t xml:space="preserve"> DE CALIDAD</w:t>
      </w:r>
      <w:bookmarkEnd w:id="78"/>
    </w:p>
    <w:p w14:paraId="19109AF8" w14:textId="77777777" w:rsidR="00A54488" w:rsidRPr="009A7664" w:rsidRDefault="00A54488" w:rsidP="00A54488">
      <w:pPr>
        <w:rPr>
          <w:rFonts w:ascii="Arial" w:hAnsi="Arial" w:cs="Arial"/>
        </w:rPr>
      </w:pPr>
      <w:r w:rsidRPr="009A7664">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2D15D4F7" w14:textId="77777777" w:rsidR="00A54488" w:rsidRPr="009A7664" w:rsidRDefault="00A54488" w:rsidP="00A54488">
      <w:pPr>
        <w:rPr>
          <w:rFonts w:ascii="Arial" w:hAnsi="Arial" w:cs="Arial"/>
        </w:rPr>
      </w:pPr>
      <w:r w:rsidRPr="009A7664">
        <w:rPr>
          <w:rFonts w:ascii="Arial" w:hAnsi="Arial" w:cs="Arial"/>
        </w:rPr>
        <w:t>El Fabricante asignará al proyecto un Project Manager local, quien será el interlocutor de ENGIE para todos los aspectos relacionados con el suministro objeto de esta especificación.</w:t>
      </w:r>
    </w:p>
    <w:p w14:paraId="379FEFA1" w14:textId="326A0C26" w:rsidR="00093CE8" w:rsidRPr="009A7664" w:rsidRDefault="00A54488" w:rsidP="00DF6B6F">
      <w:pPr>
        <w:rPr>
          <w:rFonts w:ascii="Arial" w:hAnsi="Arial" w:cs="Arial"/>
        </w:rPr>
      </w:pPr>
      <w:r w:rsidRPr="009A7664">
        <w:rPr>
          <w:rFonts w:ascii="Arial" w:hAnsi="Arial" w:cs="Arial"/>
        </w:rPr>
        <w:t>El PROPIETARIO se reserva el derecho de verificar los procedimientos y la documentación relativa a la fabricación de los equipos, y EL FABRICANTE se obliga a poner a su disposición estos antecedentes.</w:t>
      </w:r>
    </w:p>
    <w:p w14:paraId="0DB8D666" w14:textId="5C338199" w:rsidR="00093CE8" w:rsidRPr="009A7664" w:rsidRDefault="00093CE8" w:rsidP="00093CE8">
      <w:pPr>
        <w:pStyle w:val="Ttulo1"/>
        <w:rPr>
          <w:rFonts w:cs="Arial"/>
        </w:rPr>
      </w:pPr>
      <w:bookmarkStart w:id="79" w:name="_Toc192665712"/>
      <w:r w:rsidRPr="009A7664">
        <w:rPr>
          <w:rFonts w:cs="Arial"/>
        </w:rPr>
        <w:t>AUTORIZACIÓN DE EXPEDICIÓN</w:t>
      </w:r>
      <w:bookmarkEnd w:id="79"/>
    </w:p>
    <w:p w14:paraId="68ADA5AF" w14:textId="429407BA" w:rsidR="00A54488" w:rsidRPr="009A7664" w:rsidRDefault="00093CE8" w:rsidP="00DF6B6F">
      <w:pPr>
        <w:rPr>
          <w:rFonts w:ascii="Arial" w:hAnsi="Arial" w:cs="Arial"/>
        </w:rPr>
      </w:pPr>
      <w:r w:rsidRPr="009A7664">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AAB30D4" w14:textId="77777777" w:rsidR="00145A64" w:rsidRPr="009A7664" w:rsidRDefault="00145A64" w:rsidP="00145A64">
      <w:pPr>
        <w:jc w:val="center"/>
        <w:rPr>
          <w:rFonts w:ascii="Arial" w:hAnsi="Arial" w:cs="Arial"/>
        </w:rPr>
      </w:pPr>
      <w:bookmarkStart w:id="80" w:name="_Hlk187419570"/>
      <w:r w:rsidRPr="009A7664">
        <w:rPr>
          <w:rFonts w:ascii="Arial" w:hAnsi="Arial" w:cs="Arial"/>
          <w:lang w:val="es-ES"/>
        </w:rPr>
        <w:t>******************** FIN DEL DOCUMENTO ********************</w:t>
      </w:r>
    </w:p>
    <w:bookmarkEnd w:id="80"/>
    <w:p w14:paraId="547D18BF" w14:textId="77777777" w:rsidR="00145A64" w:rsidRPr="009A7664" w:rsidRDefault="00145A64" w:rsidP="00093CE8">
      <w:pPr>
        <w:rPr>
          <w:rFonts w:ascii="Arial" w:hAnsi="Arial" w:cs="Arial"/>
        </w:rPr>
      </w:pPr>
    </w:p>
    <w:p w14:paraId="5E2B2828" w14:textId="77777777" w:rsidR="00145A64" w:rsidRPr="009A7664" w:rsidRDefault="00145A64" w:rsidP="00093CE8">
      <w:pPr>
        <w:rPr>
          <w:rFonts w:ascii="Arial" w:hAnsi="Arial" w:cs="Arial"/>
        </w:rPr>
      </w:pPr>
    </w:p>
    <w:sectPr w:rsidR="00145A64" w:rsidRPr="009A7664"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8BF25" w14:textId="77777777" w:rsidR="00AA6B8E" w:rsidRDefault="00AA6B8E">
      <w:r>
        <w:separator/>
      </w:r>
    </w:p>
  </w:endnote>
  <w:endnote w:type="continuationSeparator" w:id="0">
    <w:p w14:paraId="71B4AC7D" w14:textId="77777777" w:rsidR="00AA6B8E" w:rsidRDefault="00AA6B8E">
      <w:r>
        <w:continuationSeparator/>
      </w:r>
    </w:p>
  </w:endnote>
  <w:endnote w:type="continuationNotice" w:id="1">
    <w:p w14:paraId="2A556793" w14:textId="77777777" w:rsidR="00AA6B8E" w:rsidRDefault="00AA6B8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441C"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DE059" w14:textId="77777777" w:rsidR="00AA6B8E" w:rsidRDefault="00AA6B8E">
      <w:r>
        <w:separator/>
      </w:r>
    </w:p>
  </w:footnote>
  <w:footnote w:type="continuationSeparator" w:id="0">
    <w:p w14:paraId="029CB6BF" w14:textId="77777777" w:rsidR="00AA6B8E" w:rsidRDefault="00AA6B8E">
      <w:r>
        <w:continuationSeparator/>
      </w:r>
    </w:p>
  </w:footnote>
  <w:footnote w:type="continuationNotice" w:id="1">
    <w:p w14:paraId="220DFF42" w14:textId="77777777" w:rsidR="00AA6B8E" w:rsidRDefault="00AA6B8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5B2D3E" w:rsidRPr="00A83A97" w14:paraId="56CA1D68" w14:textId="77777777" w:rsidTr="00B842A6">
      <w:trPr>
        <w:trHeight w:val="603"/>
        <w:jc w:val="center"/>
      </w:trPr>
      <w:tc>
        <w:tcPr>
          <w:tcW w:w="2689" w:type="dxa"/>
        </w:tcPr>
        <w:p w14:paraId="43AF91B6" w14:textId="77777777" w:rsidR="005B2D3E" w:rsidRPr="004D3ED4" w:rsidRDefault="005B2D3E" w:rsidP="005B2D3E">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1" behindDoc="1" locked="0" layoutInCell="1" allowOverlap="1" wp14:anchorId="43BC28FD" wp14:editId="247D5AD0">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4175CD8E" w14:textId="77777777" w:rsidR="005B2D3E" w:rsidRPr="00000553" w:rsidRDefault="005B2D3E" w:rsidP="005B2D3E">
          <w:pPr>
            <w:pStyle w:val="Encabezado"/>
            <w:tabs>
              <w:tab w:val="right" w:pos="9900"/>
            </w:tabs>
            <w:ind w:left="310" w:right="323"/>
            <w:jc w:val="center"/>
            <w:rPr>
              <w:rFonts w:ascii="Arial" w:hAnsi="Arial" w:cs="Arial"/>
              <w:szCs w:val="22"/>
              <w:lang w:val="pt-BR"/>
            </w:rPr>
          </w:pPr>
          <w:r w:rsidRPr="00000553">
            <w:rPr>
              <w:rFonts w:ascii="Arial" w:hAnsi="Arial" w:cs="Arial"/>
              <w:sz w:val="18"/>
              <w:szCs w:val="18"/>
              <w:lang w:val="pt-BR"/>
            </w:rPr>
            <w:t xml:space="preserve">NUEVO </w:t>
          </w:r>
          <w:proofErr w:type="spellStart"/>
          <w:r w:rsidRPr="00000553">
            <w:rPr>
              <w:rFonts w:ascii="Arial" w:hAnsi="Arial" w:cs="Arial"/>
              <w:sz w:val="18"/>
              <w:szCs w:val="18"/>
              <w:lang w:val="pt-BR"/>
            </w:rPr>
            <w:t>REACTOR</w:t>
          </w:r>
          <w:proofErr w:type="spellEnd"/>
          <w:r w:rsidRPr="00000553">
            <w:rPr>
              <w:rFonts w:ascii="Arial" w:hAnsi="Arial" w:cs="Arial"/>
              <w:sz w:val="18"/>
              <w:szCs w:val="18"/>
              <w:lang w:val="pt-BR"/>
            </w:rPr>
            <w:t xml:space="preserve"> DE LÍNEA </w:t>
          </w:r>
          <w:r w:rsidRPr="00000553">
            <w:rPr>
              <w:rFonts w:ascii="Arial" w:hAnsi="Arial" w:cs="Arial"/>
              <w:sz w:val="18"/>
              <w:szCs w:val="18"/>
              <w:lang w:val="pt-BR"/>
            </w:rPr>
            <w:br/>
            <w:t xml:space="preserve">1X220 kV NUEVA POZO </w:t>
          </w:r>
          <w:proofErr w:type="spellStart"/>
          <w:r w:rsidRPr="00000553">
            <w:rPr>
              <w:rFonts w:ascii="Arial" w:hAnsi="Arial" w:cs="Arial"/>
              <w:sz w:val="18"/>
              <w:szCs w:val="18"/>
              <w:lang w:val="pt-BR"/>
            </w:rPr>
            <w:t>ALMONTE</w:t>
          </w:r>
          <w:proofErr w:type="spellEnd"/>
          <w:r w:rsidRPr="00000553">
            <w:rPr>
              <w:rFonts w:ascii="Arial" w:hAnsi="Arial" w:cs="Arial"/>
              <w:sz w:val="18"/>
              <w:szCs w:val="18"/>
              <w:lang w:val="pt-BR"/>
            </w:rPr>
            <w:t>-RONCACHO, EN S/E RONCACHO</w:t>
          </w:r>
        </w:p>
      </w:tc>
      <w:tc>
        <w:tcPr>
          <w:tcW w:w="2885" w:type="dxa"/>
        </w:tcPr>
        <w:p w14:paraId="5F5BA3A4" w14:textId="77777777" w:rsidR="005B2D3E" w:rsidRPr="00D432CF" w:rsidRDefault="005B2D3E" w:rsidP="005B2D3E">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59A1A95C" w14:textId="77777777" w:rsidR="005B2D3E" w:rsidRPr="00D432CF" w:rsidRDefault="005B2D3E" w:rsidP="005B2D3E">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 xml:space="preserve">Especificaciones Técnicas </w:t>
          </w:r>
          <w:r w:rsidRPr="00967E83">
            <w:rPr>
              <w:rFonts w:ascii="Arial" w:hAnsi="Arial" w:cs="Arial"/>
              <w:sz w:val="16"/>
              <w:szCs w:val="16"/>
              <w:lang w:val="es-CO"/>
            </w:rPr>
            <w:t>Transformador</w:t>
          </w:r>
          <w:r>
            <w:rPr>
              <w:rFonts w:ascii="Arial" w:hAnsi="Arial" w:cs="Arial"/>
              <w:sz w:val="16"/>
              <w:szCs w:val="16"/>
              <w:lang w:val="es-CO"/>
            </w:rPr>
            <w:t>es de potencial</w:t>
          </w:r>
        </w:p>
        <w:p w14:paraId="29EB2602" w14:textId="77777777" w:rsidR="005B2D3E" w:rsidRPr="00D432CF" w:rsidRDefault="005B2D3E" w:rsidP="005B2D3E">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ENG-OA-RON-SE-EL-ET 02</w:t>
          </w:r>
          <w:r w:rsidR="00B85C87">
            <w:rPr>
              <w:rFonts w:ascii="Arial" w:hAnsi="Arial" w:cs="Arial"/>
              <w:sz w:val="16"/>
              <w:szCs w:val="16"/>
              <w:lang w:val="es-CO"/>
            </w:rPr>
            <w:t>6</w:t>
          </w:r>
        </w:p>
        <w:p w14:paraId="3D1DF0AB" w14:textId="6D408C26" w:rsidR="005B2D3E" w:rsidRPr="00D432CF" w:rsidRDefault="005B2D3E" w:rsidP="005B2D3E">
          <w:pPr>
            <w:pStyle w:val="Encabezado"/>
            <w:tabs>
              <w:tab w:val="right" w:pos="9900"/>
            </w:tabs>
            <w:spacing w:before="0"/>
            <w:jc w:val="right"/>
            <w:rPr>
              <w:rFonts w:ascii="Arial" w:hAnsi="Arial" w:cs="Arial"/>
              <w:sz w:val="16"/>
              <w:szCs w:val="16"/>
              <w:lang w:val="es-CO"/>
            </w:rPr>
          </w:pPr>
          <w:r w:rsidRPr="00D432CF">
            <w:rPr>
              <w:rFonts w:ascii="Arial" w:hAnsi="Arial" w:cs="Arial"/>
              <w:sz w:val="16"/>
              <w:szCs w:val="16"/>
              <w:lang w:val="es-CO"/>
            </w:rPr>
            <w:t xml:space="preserve">Rev. </w:t>
          </w:r>
          <w:r w:rsidR="00A301E2">
            <w:rPr>
              <w:rFonts w:ascii="Arial" w:hAnsi="Arial" w:cs="Arial"/>
              <w:sz w:val="16"/>
              <w:szCs w:val="16"/>
              <w:lang w:val="es-CO"/>
            </w:rPr>
            <w:t>0</w:t>
          </w:r>
        </w:p>
        <w:p w14:paraId="40A6B713" w14:textId="77777777" w:rsidR="005B2D3E" w:rsidRPr="00D27619" w:rsidRDefault="005B2D3E" w:rsidP="005B2D3E">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22D6FFE4" w14:textId="77777777" w:rsidR="005B2D3E" w:rsidRDefault="005B2D3E"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EDC4C" w14:textId="77777777" w:rsidR="00F319D4" w:rsidRDefault="00EA611C" w:rsidP="00650EEB">
    <w:pPr>
      <w:pStyle w:val="Encabezado"/>
    </w:pPr>
    <w:r>
      <w:rPr>
        <w:noProof/>
      </w:rPr>
      <w:drawing>
        <wp:anchor distT="0" distB="0" distL="114300" distR="114300" simplePos="0" relativeHeight="251658242" behindDoc="0" locked="0" layoutInCell="1" allowOverlap="1" wp14:anchorId="78119C6D" wp14:editId="56AAEAA5">
          <wp:simplePos x="0" y="0"/>
          <wp:positionH relativeFrom="column">
            <wp:posOffset>5054143</wp:posOffset>
          </wp:positionH>
          <wp:positionV relativeFrom="paragraph">
            <wp:posOffset>32588</wp:posOffset>
          </wp:positionV>
          <wp:extent cx="1036320" cy="6604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6163">
      <w:rPr>
        <w:noProof/>
      </w:rPr>
      <w:drawing>
        <wp:anchor distT="0" distB="0" distL="114300" distR="114300" simplePos="0" relativeHeight="251658240" behindDoc="1" locked="0" layoutInCell="1" allowOverlap="1" wp14:anchorId="75F8AF41" wp14:editId="60683F5B">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2B4DBD"/>
    <w:multiLevelType w:val="hybridMultilevel"/>
    <w:tmpl w:val="0332E466"/>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 w15:restartNumberingAfterBreak="0">
    <w:nsid w:val="03B90A40"/>
    <w:multiLevelType w:val="hybridMultilevel"/>
    <w:tmpl w:val="20CEE7A4"/>
    <w:lvl w:ilvl="0" w:tplc="240A0001">
      <w:start w:val="1"/>
      <w:numFmt w:val="bullet"/>
      <w:lvlText w:val=""/>
      <w:lvlJc w:val="left"/>
      <w:pPr>
        <w:ind w:left="927" w:hanging="360"/>
      </w:pPr>
      <w:rPr>
        <w:rFonts w:ascii="Symbol" w:hAnsi="Symbol" w:hint="default"/>
      </w:rPr>
    </w:lvl>
    <w:lvl w:ilvl="1" w:tplc="2C0A0598">
      <w:numFmt w:val="bullet"/>
      <w:lvlText w:val="•"/>
      <w:lvlJc w:val="left"/>
      <w:pPr>
        <w:ind w:left="1857" w:hanging="570"/>
      </w:pPr>
      <w:rPr>
        <w:rFonts w:ascii="Calibri" w:eastAsia="Times New Roman" w:hAnsi="Calibri" w:cs="Calibri"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3"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4"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6" w15:restartNumberingAfterBreak="0">
    <w:nsid w:val="14DC742A"/>
    <w:multiLevelType w:val="multilevel"/>
    <w:tmpl w:val="7E86610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8" w15:restartNumberingAfterBreak="0">
    <w:nsid w:val="1A43267C"/>
    <w:multiLevelType w:val="hybridMultilevel"/>
    <w:tmpl w:val="596E3882"/>
    <w:lvl w:ilvl="0" w:tplc="844CBAB6">
      <w:start w:val="2023"/>
      <w:numFmt w:val="bullet"/>
      <w:lvlText w:val="-"/>
      <w:lvlJc w:val="left"/>
      <w:pPr>
        <w:ind w:left="1284"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1"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2BD674CB"/>
    <w:multiLevelType w:val="hybridMultilevel"/>
    <w:tmpl w:val="9E50D6EC"/>
    <w:lvl w:ilvl="0" w:tplc="240A000B">
      <w:start w:val="1"/>
      <w:numFmt w:val="bullet"/>
      <w:lvlText w:val=""/>
      <w:lvlJc w:val="left"/>
      <w:pPr>
        <w:ind w:left="1287" w:hanging="360"/>
      </w:pPr>
      <w:rPr>
        <w:rFonts w:ascii="Wingdings" w:hAnsi="Wingdings"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3" w15:restartNumberingAfterBreak="0">
    <w:nsid w:val="35A40CC2"/>
    <w:multiLevelType w:val="hybridMultilevel"/>
    <w:tmpl w:val="E9980ED8"/>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4"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7"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4B7046C4"/>
    <w:multiLevelType w:val="hybridMultilevel"/>
    <w:tmpl w:val="42D8D65E"/>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083" w:hanging="360"/>
      </w:pPr>
      <w:rPr>
        <w:rFonts w:ascii="Courier New" w:hAnsi="Courier New" w:cs="Courier New" w:hint="default"/>
      </w:rPr>
    </w:lvl>
    <w:lvl w:ilvl="2" w:tplc="240A0005" w:tentative="1">
      <w:start w:val="1"/>
      <w:numFmt w:val="bullet"/>
      <w:lvlText w:val=""/>
      <w:lvlJc w:val="left"/>
      <w:pPr>
        <w:ind w:left="1803" w:hanging="360"/>
      </w:pPr>
      <w:rPr>
        <w:rFonts w:ascii="Wingdings" w:hAnsi="Wingdings" w:hint="default"/>
      </w:rPr>
    </w:lvl>
    <w:lvl w:ilvl="3" w:tplc="240A0001" w:tentative="1">
      <w:start w:val="1"/>
      <w:numFmt w:val="bullet"/>
      <w:lvlText w:val=""/>
      <w:lvlJc w:val="left"/>
      <w:pPr>
        <w:ind w:left="2523" w:hanging="360"/>
      </w:pPr>
      <w:rPr>
        <w:rFonts w:ascii="Symbol" w:hAnsi="Symbol" w:hint="default"/>
      </w:rPr>
    </w:lvl>
    <w:lvl w:ilvl="4" w:tplc="240A0003" w:tentative="1">
      <w:start w:val="1"/>
      <w:numFmt w:val="bullet"/>
      <w:lvlText w:val="o"/>
      <w:lvlJc w:val="left"/>
      <w:pPr>
        <w:ind w:left="3243" w:hanging="360"/>
      </w:pPr>
      <w:rPr>
        <w:rFonts w:ascii="Courier New" w:hAnsi="Courier New" w:cs="Courier New" w:hint="default"/>
      </w:rPr>
    </w:lvl>
    <w:lvl w:ilvl="5" w:tplc="240A0005" w:tentative="1">
      <w:start w:val="1"/>
      <w:numFmt w:val="bullet"/>
      <w:lvlText w:val=""/>
      <w:lvlJc w:val="left"/>
      <w:pPr>
        <w:ind w:left="3963" w:hanging="360"/>
      </w:pPr>
      <w:rPr>
        <w:rFonts w:ascii="Wingdings" w:hAnsi="Wingdings" w:hint="default"/>
      </w:rPr>
    </w:lvl>
    <w:lvl w:ilvl="6" w:tplc="240A0001" w:tentative="1">
      <w:start w:val="1"/>
      <w:numFmt w:val="bullet"/>
      <w:lvlText w:val=""/>
      <w:lvlJc w:val="left"/>
      <w:pPr>
        <w:ind w:left="4683" w:hanging="360"/>
      </w:pPr>
      <w:rPr>
        <w:rFonts w:ascii="Symbol" w:hAnsi="Symbol" w:hint="default"/>
      </w:rPr>
    </w:lvl>
    <w:lvl w:ilvl="7" w:tplc="240A0003" w:tentative="1">
      <w:start w:val="1"/>
      <w:numFmt w:val="bullet"/>
      <w:lvlText w:val="o"/>
      <w:lvlJc w:val="left"/>
      <w:pPr>
        <w:ind w:left="5403" w:hanging="360"/>
      </w:pPr>
      <w:rPr>
        <w:rFonts w:ascii="Courier New" w:hAnsi="Courier New" w:cs="Courier New" w:hint="default"/>
      </w:rPr>
    </w:lvl>
    <w:lvl w:ilvl="8" w:tplc="240A0005" w:tentative="1">
      <w:start w:val="1"/>
      <w:numFmt w:val="bullet"/>
      <w:lvlText w:val=""/>
      <w:lvlJc w:val="left"/>
      <w:pPr>
        <w:ind w:left="6123" w:hanging="360"/>
      </w:pPr>
      <w:rPr>
        <w:rFonts w:ascii="Wingdings" w:hAnsi="Wingdings" w:hint="default"/>
      </w:rPr>
    </w:lvl>
  </w:abstractNum>
  <w:abstractNum w:abstractNumId="19"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0"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5B2C6785"/>
    <w:multiLevelType w:val="hybridMultilevel"/>
    <w:tmpl w:val="37923D5A"/>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23" w15:restartNumberingAfterBreak="0">
    <w:nsid w:val="5FF32D44"/>
    <w:multiLevelType w:val="hybridMultilevel"/>
    <w:tmpl w:val="B3C4D87C"/>
    <w:lvl w:ilvl="0" w:tplc="080A0001">
      <w:start w:val="1"/>
      <w:numFmt w:val="bullet"/>
      <w:lvlText w:val=""/>
      <w:lvlJc w:val="left"/>
      <w:pPr>
        <w:ind w:left="1457" w:hanging="360"/>
      </w:pPr>
      <w:rPr>
        <w:rFonts w:ascii="Symbol" w:hAnsi="Symbol" w:hint="default"/>
      </w:rPr>
    </w:lvl>
    <w:lvl w:ilvl="1" w:tplc="18327440">
      <w:numFmt w:val="bullet"/>
      <w:lvlText w:val="•"/>
      <w:lvlJc w:val="left"/>
      <w:pPr>
        <w:ind w:left="3527" w:hanging="1710"/>
      </w:pPr>
      <w:rPr>
        <w:rFonts w:ascii="Arial" w:eastAsia="Times New Roman" w:hAnsi="Arial" w:cs="Arial" w:hint="default"/>
      </w:rPr>
    </w:lvl>
    <w:lvl w:ilvl="2" w:tplc="86B2DD94">
      <w:numFmt w:val="bullet"/>
      <w:lvlText w:val="-"/>
      <w:lvlJc w:val="left"/>
      <w:pPr>
        <w:ind w:left="2897" w:hanging="360"/>
      </w:pPr>
      <w:rPr>
        <w:rFonts w:ascii="Arial" w:eastAsia="Times New Roman" w:hAnsi="Arial" w:cs="Arial" w:hint="default"/>
      </w:rPr>
    </w:lvl>
    <w:lvl w:ilvl="3" w:tplc="080A0001" w:tentative="1">
      <w:start w:val="1"/>
      <w:numFmt w:val="bullet"/>
      <w:lvlText w:val=""/>
      <w:lvlJc w:val="left"/>
      <w:pPr>
        <w:ind w:left="3617" w:hanging="360"/>
      </w:pPr>
      <w:rPr>
        <w:rFonts w:ascii="Symbol" w:hAnsi="Symbol" w:hint="default"/>
      </w:rPr>
    </w:lvl>
    <w:lvl w:ilvl="4" w:tplc="080A0003" w:tentative="1">
      <w:start w:val="1"/>
      <w:numFmt w:val="bullet"/>
      <w:lvlText w:val="o"/>
      <w:lvlJc w:val="left"/>
      <w:pPr>
        <w:ind w:left="4337" w:hanging="360"/>
      </w:pPr>
      <w:rPr>
        <w:rFonts w:ascii="Courier New" w:hAnsi="Courier New" w:cs="Courier New" w:hint="default"/>
      </w:rPr>
    </w:lvl>
    <w:lvl w:ilvl="5" w:tplc="080A0005" w:tentative="1">
      <w:start w:val="1"/>
      <w:numFmt w:val="bullet"/>
      <w:lvlText w:val=""/>
      <w:lvlJc w:val="left"/>
      <w:pPr>
        <w:ind w:left="5057" w:hanging="360"/>
      </w:pPr>
      <w:rPr>
        <w:rFonts w:ascii="Wingdings" w:hAnsi="Wingdings" w:hint="default"/>
      </w:rPr>
    </w:lvl>
    <w:lvl w:ilvl="6" w:tplc="080A0001" w:tentative="1">
      <w:start w:val="1"/>
      <w:numFmt w:val="bullet"/>
      <w:lvlText w:val=""/>
      <w:lvlJc w:val="left"/>
      <w:pPr>
        <w:ind w:left="5777" w:hanging="360"/>
      </w:pPr>
      <w:rPr>
        <w:rFonts w:ascii="Symbol" w:hAnsi="Symbol" w:hint="default"/>
      </w:rPr>
    </w:lvl>
    <w:lvl w:ilvl="7" w:tplc="080A0003" w:tentative="1">
      <w:start w:val="1"/>
      <w:numFmt w:val="bullet"/>
      <w:lvlText w:val="o"/>
      <w:lvlJc w:val="left"/>
      <w:pPr>
        <w:ind w:left="6497" w:hanging="360"/>
      </w:pPr>
      <w:rPr>
        <w:rFonts w:ascii="Courier New" w:hAnsi="Courier New" w:cs="Courier New" w:hint="default"/>
      </w:rPr>
    </w:lvl>
    <w:lvl w:ilvl="8" w:tplc="080A0005" w:tentative="1">
      <w:start w:val="1"/>
      <w:numFmt w:val="bullet"/>
      <w:lvlText w:val=""/>
      <w:lvlJc w:val="left"/>
      <w:pPr>
        <w:ind w:left="7217" w:hanging="360"/>
      </w:pPr>
      <w:rPr>
        <w:rFonts w:ascii="Wingdings" w:hAnsi="Wingdings" w:hint="default"/>
      </w:rPr>
    </w:lvl>
  </w:abstractNum>
  <w:abstractNum w:abstractNumId="24" w15:restartNumberingAfterBreak="0">
    <w:nsid w:val="6E2B40A6"/>
    <w:multiLevelType w:val="hybridMultilevel"/>
    <w:tmpl w:val="50B83984"/>
    <w:lvl w:ilvl="0" w:tplc="844CBAB6">
      <w:start w:val="2023"/>
      <w:numFmt w:val="bullet"/>
      <w:lvlText w:val="-"/>
      <w:lvlJc w:val="left"/>
      <w:pPr>
        <w:ind w:left="1284" w:hanging="360"/>
      </w:pPr>
      <w:rPr>
        <w:rFonts w:ascii="Calibri" w:eastAsia="Calibri" w:hAnsi="Calibri" w:cs="Calibri" w:hint="default"/>
      </w:rPr>
    </w:lvl>
    <w:lvl w:ilvl="1" w:tplc="240A0003" w:tentative="1">
      <w:start w:val="1"/>
      <w:numFmt w:val="bullet"/>
      <w:lvlText w:val="o"/>
      <w:lvlJc w:val="left"/>
      <w:pPr>
        <w:ind w:left="2004" w:hanging="360"/>
      </w:pPr>
      <w:rPr>
        <w:rFonts w:ascii="Courier New" w:hAnsi="Courier New" w:cs="Courier New" w:hint="default"/>
      </w:rPr>
    </w:lvl>
    <w:lvl w:ilvl="2" w:tplc="240A0005" w:tentative="1">
      <w:start w:val="1"/>
      <w:numFmt w:val="bullet"/>
      <w:lvlText w:val=""/>
      <w:lvlJc w:val="left"/>
      <w:pPr>
        <w:ind w:left="2724" w:hanging="360"/>
      </w:pPr>
      <w:rPr>
        <w:rFonts w:ascii="Wingdings" w:hAnsi="Wingdings" w:hint="default"/>
      </w:rPr>
    </w:lvl>
    <w:lvl w:ilvl="3" w:tplc="240A0001" w:tentative="1">
      <w:start w:val="1"/>
      <w:numFmt w:val="bullet"/>
      <w:lvlText w:val=""/>
      <w:lvlJc w:val="left"/>
      <w:pPr>
        <w:ind w:left="3444" w:hanging="360"/>
      </w:pPr>
      <w:rPr>
        <w:rFonts w:ascii="Symbol" w:hAnsi="Symbol" w:hint="default"/>
      </w:rPr>
    </w:lvl>
    <w:lvl w:ilvl="4" w:tplc="240A0003" w:tentative="1">
      <w:start w:val="1"/>
      <w:numFmt w:val="bullet"/>
      <w:lvlText w:val="o"/>
      <w:lvlJc w:val="left"/>
      <w:pPr>
        <w:ind w:left="4164" w:hanging="360"/>
      </w:pPr>
      <w:rPr>
        <w:rFonts w:ascii="Courier New" w:hAnsi="Courier New" w:cs="Courier New" w:hint="default"/>
      </w:rPr>
    </w:lvl>
    <w:lvl w:ilvl="5" w:tplc="240A0005" w:tentative="1">
      <w:start w:val="1"/>
      <w:numFmt w:val="bullet"/>
      <w:lvlText w:val=""/>
      <w:lvlJc w:val="left"/>
      <w:pPr>
        <w:ind w:left="4884" w:hanging="360"/>
      </w:pPr>
      <w:rPr>
        <w:rFonts w:ascii="Wingdings" w:hAnsi="Wingdings" w:hint="default"/>
      </w:rPr>
    </w:lvl>
    <w:lvl w:ilvl="6" w:tplc="240A0001" w:tentative="1">
      <w:start w:val="1"/>
      <w:numFmt w:val="bullet"/>
      <w:lvlText w:val=""/>
      <w:lvlJc w:val="left"/>
      <w:pPr>
        <w:ind w:left="5604" w:hanging="360"/>
      </w:pPr>
      <w:rPr>
        <w:rFonts w:ascii="Symbol" w:hAnsi="Symbol" w:hint="default"/>
      </w:rPr>
    </w:lvl>
    <w:lvl w:ilvl="7" w:tplc="240A0003" w:tentative="1">
      <w:start w:val="1"/>
      <w:numFmt w:val="bullet"/>
      <w:lvlText w:val="o"/>
      <w:lvlJc w:val="left"/>
      <w:pPr>
        <w:ind w:left="6324" w:hanging="360"/>
      </w:pPr>
      <w:rPr>
        <w:rFonts w:ascii="Courier New" w:hAnsi="Courier New" w:cs="Courier New" w:hint="default"/>
      </w:rPr>
    </w:lvl>
    <w:lvl w:ilvl="8" w:tplc="240A0005" w:tentative="1">
      <w:start w:val="1"/>
      <w:numFmt w:val="bullet"/>
      <w:lvlText w:val=""/>
      <w:lvlJc w:val="left"/>
      <w:pPr>
        <w:ind w:left="7044" w:hanging="360"/>
      </w:pPr>
      <w:rPr>
        <w:rFonts w:ascii="Wingdings" w:hAnsi="Wingdings" w:hint="default"/>
      </w:rPr>
    </w:lvl>
  </w:abstractNum>
  <w:abstractNum w:abstractNumId="25"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6"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7"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9"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054309226">
    <w:abstractNumId w:val="30"/>
  </w:num>
  <w:num w:numId="2" w16cid:durableId="1459495396">
    <w:abstractNumId w:val="0"/>
  </w:num>
  <w:num w:numId="3" w16cid:durableId="1737048233">
    <w:abstractNumId w:val="6"/>
  </w:num>
  <w:num w:numId="4" w16cid:durableId="1236429746">
    <w:abstractNumId w:val="26"/>
  </w:num>
  <w:num w:numId="5" w16cid:durableId="1647392209">
    <w:abstractNumId w:val="22"/>
  </w:num>
  <w:num w:numId="6" w16cid:durableId="1666278274">
    <w:abstractNumId w:val="19"/>
  </w:num>
  <w:num w:numId="7" w16cid:durableId="995493550">
    <w:abstractNumId w:val="10"/>
  </w:num>
  <w:num w:numId="8" w16cid:durableId="1634674168">
    <w:abstractNumId w:val="17"/>
  </w:num>
  <w:num w:numId="9" w16cid:durableId="1589656981">
    <w:abstractNumId w:val="7"/>
  </w:num>
  <w:num w:numId="10" w16cid:durableId="921648757">
    <w:abstractNumId w:val="14"/>
  </w:num>
  <w:num w:numId="11" w16cid:durableId="1090351727">
    <w:abstractNumId w:val="20"/>
  </w:num>
  <w:num w:numId="12" w16cid:durableId="1430274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336030">
    <w:abstractNumId w:val="25"/>
  </w:num>
  <w:num w:numId="14" w16cid:durableId="2009210956">
    <w:abstractNumId w:val="28"/>
  </w:num>
  <w:num w:numId="15" w16cid:durableId="1202401449">
    <w:abstractNumId w:val="11"/>
  </w:num>
  <w:num w:numId="16" w16cid:durableId="2036467601">
    <w:abstractNumId w:val="23"/>
  </w:num>
  <w:num w:numId="17" w16cid:durableId="1728070820">
    <w:abstractNumId w:val="21"/>
  </w:num>
  <w:num w:numId="18" w16cid:durableId="53235665">
    <w:abstractNumId w:val="2"/>
  </w:num>
  <w:num w:numId="19" w16cid:durableId="1074280217">
    <w:abstractNumId w:val="12"/>
  </w:num>
  <w:num w:numId="20" w16cid:durableId="1965042290">
    <w:abstractNumId w:val="24"/>
  </w:num>
  <w:num w:numId="21" w16cid:durableId="469326205">
    <w:abstractNumId w:val="8"/>
  </w:num>
  <w:num w:numId="22" w16cid:durableId="1239288600">
    <w:abstractNumId w:val="18"/>
  </w:num>
  <w:num w:numId="23" w16cid:durableId="1165708814">
    <w:abstractNumId w:val="1"/>
  </w:num>
  <w:num w:numId="24" w16cid:durableId="1795981245">
    <w:abstractNumId w:val="4"/>
  </w:num>
  <w:num w:numId="25" w16cid:durableId="1950967818">
    <w:abstractNumId w:val="5"/>
  </w:num>
  <w:num w:numId="26" w16cid:durableId="1213151879">
    <w:abstractNumId w:val="27"/>
  </w:num>
  <w:num w:numId="27" w16cid:durableId="1350064504">
    <w:abstractNumId w:val="9"/>
  </w:num>
  <w:num w:numId="28" w16cid:durableId="829907750">
    <w:abstractNumId w:val="29"/>
  </w:num>
  <w:num w:numId="29" w16cid:durableId="1985307214">
    <w:abstractNumId w:val="3"/>
  </w:num>
  <w:num w:numId="30" w16cid:durableId="852573926">
    <w:abstractNumId w:val="13"/>
  </w:num>
  <w:num w:numId="31" w16cid:durableId="1313173922">
    <w:abstractNumId w:val="15"/>
  </w:num>
  <w:num w:numId="32" w16cid:durableId="19399226">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553"/>
    <w:rsid w:val="00000F03"/>
    <w:rsid w:val="00004992"/>
    <w:rsid w:val="000060E5"/>
    <w:rsid w:val="00010C57"/>
    <w:rsid w:val="00010F91"/>
    <w:rsid w:val="000124F6"/>
    <w:rsid w:val="000139C2"/>
    <w:rsid w:val="00013EE6"/>
    <w:rsid w:val="0002078C"/>
    <w:rsid w:val="00020916"/>
    <w:rsid w:val="00023E98"/>
    <w:rsid w:val="00027CE0"/>
    <w:rsid w:val="00030775"/>
    <w:rsid w:val="00034BA0"/>
    <w:rsid w:val="000362F1"/>
    <w:rsid w:val="00037BAA"/>
    <w:rsid w:val="0004048F"/>
    <w:rsid w:val="00042080"/>
    <w:rsid w:val="0004440B"/>
    <w:rsid w:val="00046547"/>
    <w:rsid w:val="000506D4"/>
    <w:rsid w:val="00050885"/>
    <w:rsid w:val="000514BE"/>
    <w:rsid w:val="000516ED"/>
    <w:rsid w:val="00053060"/>
    <w:rsid w:val="0005510C"/>
    <w:rsid w:val="0006038D"/>
    <w:rsid w:val="00061308"/>
    <w:rsid w:val="00065568"/>
    <w:rsid w:val="00066D35"/>
    <w:rsid w:val="00072703"/>
    <w:rsid w:val="00073440"/>
    <w:rsid w:val="00074916"/>
    <w:rsid w:val="00074E8C"/>
    <w:rsid w:val="00075437"/>
    <w:rsid w:val="000766EC"/>
    <w:rsid w:val="00077335"/>
    <w:rsid w:val="00077D90"/>
    <w:rsid w:val="00077FF2"/>
    <w:rsid w:val="00080774"/>
    <w:rsid w:val="00081AC1"/>
    <w:rsid w:val="0008302F"/>
    <w:rsid w:val="0008335A"/>
    <w:rsid w:val="00085C18"/>
    <w:rsid w:val="00085DC8"/>
    <w:rsid w:val="000879E8"/>
    <w:rsid w:val="00093CE8"/>
    <w:rsid w:val="0009466C"/>
    <w:rsid w:val="0009474D"/>
    <w:rsid w:val="0009572E"/>
    <w:rsid w:val="000A07FC"/>
    <w:rsid w:val="000A33D0"/>
    <w:rsid w:val="000A61B8"/>
    <w:rsid w:val="000A685D"/>
    <w:rsid w:val="000B1B31"/>
    <w:rsid w:val="000B3B9B"/>
    <w:rsid w:val="000B6C60"/>
    <w:rsid w:val="000C0406"/>
    <w:rsid w:val="000C127A"/>
    <w:rsid w:val="000C38F6"/>
    <w:rsid w:val="000C4B15"/>
    <w:rsid w:val="000C59DF"/>
    <w:rsid w:val="000D275F"/>
    <w:rsid w:val="000D2C32"/>
    <w:rsid w:val="000D4181"/>
    <w:rsid w:val="000D7610"/>
    <w:rsid w:val="000E101A"/>
    <w:rsid w:val="000E1AE2"/>
    <w:rsid w:val="000E49BB"/>
    <w:rsid w:val="000E589D"/>
    <w:rsid w:val="000F2F24"/>
    <w:rsid w:val="000F33C7"/>
    <w:rsid w:val="000F47CE"/>
    <w:rsid w:val="001003FC"/>
    <w:rsid w:val="00101AA3"/>
    <w:rsid w:val="0010281C"/>
    <w:rsid w:val="00102E6A"/>
    <w:rsid w:val="00103291"/>
    <w:rsid w:val="00103B30"/>
    <w:rsid w:val="00103E8A"/>
    <w:rsid w:val="001051CB"/>
    <w:rsid w:val="00106E7E"/>
    <w:rsid w:val="00106F01"/>
    <w:rsid w:val="0011140A"/>
    <w:rsid w:val="001122BC"/>
    <w:rsid w:val="00114378"/>
    <w:rsid w:val="00116F44"/>
    <w:rsid w:val="00121D22"/>
    <w:rsid w:val="00126D1C"/>
    <w:rsid w:val="001306A5"/>
    <w:rsid w:val="00133792"/>
    <w:rsid w:val="0014493B"/>
    <w:rsid w:val="00145715"/>
    <w:rsid w:val="00145A64"/>
    <w:rsid w:val="00146E76"/>
    <w:rsid w:val="0014768A"/>
    <w:rsid w:val="0015123B"/>
    <w:rsid w:val="001525D2"/>
    <w:rsid w:val="00152B13"/>
    <w:rsid w:val="00152F33"/>
    <w:rsid w:val="0015382D"/>
    <w:rsid w:val="0015579C"/>
    <w:rsid w:val="001557B0"/>
    <w:rsid w:val="00155AA8"/>
    <w:rsid w:val="00157829"/>
    <w:rsid w:val="001614EA"/>
    <w:rsid w:val="00162320"/>
    <w:rsid w:val="00163417"/>
    <w:rsid w:val="001636BF"/>
    <w:rsid w:val="00163F3A"/>
    <w:rsid w:val="0016511D"/>
    <w:rsid w:val="00166DF5"/>
    <w:rsid w:val="00170A3C"/>
    <w:rsid w:val="00173C99"/>
    <w:rsid w:val="00182F40"/>
    <w:rsid w:val="0018641B"/>
    <w:rsid w:val="001864CA"/>
    <w:rsid w:val="00190CE3"/>
    <w:rsid w:val="001944C5"/>
    <w:rsid w:val="001A2CE8"/>
    <w:rsid w:val="001A5643"/>
    <w:rsid w:val="001A59AB"/>
    <w:rsid w:val="001B2373"/>
    <w:rsid w:val="001B3557"/>
    <w:rsid w:val="001B674B"/>
    <w:rsid w:val="001C5DA1"/>
    <w:rsid w:val="001C60AC"/>
    <w:rsid w:val="001D00AF"/>
    <w:rsid w:val="001D44EB"/>
    <w:rsid w:val="001D4925"/>
    <w:rsid w:val="001D7B72"/>
    <w:rsid w:val="001D7EF9"/>
    <w:rsid w:val="001E5CB1"/>
    <w:rsid w:val="001E613E"/>
    <w:rsid w:val="001E61F7"/>
    <w:rsid w:val="001E7FC0"/>
    <w:rsid w:val="001F25CF"/>
    <w:rsid w:val="001F6861"/>
    <w:rsid w:val="001F7B25"/>
    <w:rsid w:val="00201C7D"/>
    <w:rsid w:val="00203861"/>
    <w:rsid w:val="00204925"/>
    <w:rsid w:val="00204DE6"/>
    <w:rsid w:val="00211BD2"/>
    <w:rsid w:val="00213976"/>
    <w:rsid w:val="002141C3"/>
    <w:rsid w:val="00215C61"/>
    <w:rsid w:val="00230BFD"/>
    <w:rsid w:val="0023220F"/>
    <w:rsid w:val="00232255"/>
    <w:rsid w:val="00233933"/>
    <w:rsid w:val="002342DB"/>
    <w:rsid w:val="00235B4E"/>
    <w:rsid w:val="0024133C"/>
    <w:rsid w:val="00241D74"/>
    <w:rsid w:val="002454E1"/>
    <w:rsid w:val="002454EA"/>
    <w:rsid w:val="0024635A"/>
    <w:rsid w:val="002479E0"/>
    <w:rsid w:val="002512C7"/>
    <w:rsid w:val="00253C11"/>
    <w:rsid w:val="0025539B"/>
    <w:rsid w:val="00257D2C"/>
    <w:rsid w:val="002624D7"/>
    <w:rsid w:val="00262C57"/>
    <w:rsid w:val="00262CE1"/>
    <w:rsid w:val="00265AB8"/>
    <w:rsid w:val="0026647F"/>
    <w:rsid w:val="0026723C"/>
    <w:rsid w:val="0026767A"/>
    <w:rsid w:val="0027078D"/>
    <w:rsid w:val="00272DD5"/>
    <w:rsid w:val="00274E10"/>
    <w:rsid w:val="002769AB"/>
    <w:rsid w:val="002770D1"/>
    <w:rsid w:val="00277C63"/>
    <w:rsid w:val="00282E91"/>
    <w:rsid w:val="00284B0B"/>
    <w:rsid w:val="00286B38"/>
    <w:rsid w:val="00287BF4"/>
    <w:rsid w:val="00292827"/>
    <w:rsid w:val="00292C53"/>
    <w:rsid w:val="002936AD"/>
    <w:rsid w:val="0029555D"/>
    <w:rsid w:val="0029706E"/>
    <w:rsid w:val="0029711A"/>
    <w:rsid w:val="002A0ADA"/>
    <w:rsid w:val="002A103A"/>
    <w:rsid w:val="002A68D5"/>
    <w:rsid w:val="002A7B48"/>
    <w:rsid w:val="002B05F5"/>
    <w:rsid w:val="002B2279"/>
    <w:rsid w:val="002B4131"/>
    <w:rsid w:val="002B4653"/>
    <w:rsid w:val="002B4D44"/>
    <w:rsid w:val="002B5645"/>
    <w:rsid w:val="002B6FCA"/>
    <w:rsid w:val="002B7C3C"/>
    <w:rsid w:val="002B7F5F"/>
    <w:rsid w:val="002C0C7C"/>
    <w:rsid w:val="002C1142"/>
    <w:rsid w:val="002C5C69"/>
    <w:rsid w:val="002C6091"/>
    <w:rsid w:val="002C7C4B"/>
    <w:rsid w:val="002D2744"/>
    <w:rsid w:val="002D4C73"/>
    <w:rsid w:val="002D512C"/>
    <w:rsid w:val="002D65C8"/>
    <w:rsid w:val="002E0B6D"/>
    <w:rsid w:val="002E2DBE"/>
    <w:rsid w:val="002E6719"/>
    <w:rsid w:val="002E7A8A"/>
    <w:rsid w:val="002F0AF7"/>
    <w:rsid w:val="002F2E96"/>
    <w:rsid w:val="002F4F6A"/>
    <w:rsid w:val="002F5C11"/>
    <w:rsid w:val="002F6C1F"/>
    <w:rsid w:val="002F7299"/>
    <w:rsid w:val="002F72DF"/>
    <w:rsid w:val="0030276D"/>
    <w:rsid w:val="00302F52"/>
    <w:rsid w:val="00304D7F"/>
    <w:rsid w:val="00306A9F"/>
    <w:rsid w:val="00307861"/>
    <w:rsid w:val="003101F6"/>
    <w:rsid w:val="0031218F"/>
    <w:rsid w:val="00312FAD"/>
    <w:rsid w:val="0031347F"/>
    <w:rsid w:val="00314EE7"/>
    <w:rsid w:val="00317A02"/>
    <w:rsid w:val="00317CEF"/>
    <w:rsid w:val="00320ED5"/>
    <w:rsid w:val="00323C8D"/>
    <w:rsid w:val="00325655"/>
    <w:rsid w:val="003266A8"/>
    <w:rsid w:val="00326C60"/>
    <w:rsid w:val="00332C39"/>
    <w:rsid w:val="00335AF6"/>
    <w:rsid w:val="00336659"/>
    <w:rsid w:val="00336821"/>
    <w:rsid w:val="00336E71"/>
    <w:rsid w:val="0034116D"/>
    <w:rsid w:val="0034164B"/>
    <w:rsid w:val="00342AA9"/>
    <w:rsid w:val="00345D9D"/>
    <w:rsid w:val="00346F77"/>
    <w:rsid w:val="0035137F"/>
    <w:rsid w:val="00352152"/>
    <w:rsid w:val="0035488F"/>
    <w:rsid w:val="00357275"/>
    <w:rsid w:val="00360262"/>
    <w:rsid w:val="00361FDD"/>
    <w:rsid w:val="00362A5D"/>
    <w:rsid w:val="00365359"/>
    <w:rsid w:val="00370A72"/>
    <w:rsid w:val="0037624F"/>
    <w:rsid w:val="003771B6"/>
    <w:rsid w:val="00382376"/>
    <w:rsid w:val="00382483"/>
    <w:rsid w:val="00387E79"/>
    <w:rsid w:val="003900C2"/>
    <w:rsid w:val="00393698"/>
    <w:rsid w:val="00395106"/>
    <w:rsid w:val="00395485"/>
    <w:rsid w:val="003962E2"/>
    <w:rsid w:val="00397378"/>
    <w:rsid w:val="003A1366"/>
    <w:rsid w:val="003A4F29"/>
    <w:rsid w:val="003A6E53"/>
    <w:rsid w:val="003B2460"/>
    <w:rsid w:val="003B4908"/>
    <w:rsid w:val="003B4CC6"/>
    <w:rsid w:val="003C0505"/>
    <w:rsid w:val="003C1241"/>
    <w:rsid w:val="003C1B00"/>
    <w:rsid w:val="003C6AC7"/>
    <w:rsid w:val="003C7C43"/>
    <w:rsid w:val="003C7C86"/>
    <w:rsid w:val="003D08D8"/>
    <w:rsid w:val="003D153D"/>
    <w:rsid w:val="003D432D"/>
    <w:rsid w:val="003D4B33"/>
    <w:rsid w:val="003D5478"/>
    <w:rsid w:val="003D7F3F"/>
    <w:rsid w:val="003E05F3"/>
    <w:rsid w:val="003E0747"/>
    <w:rsid w:val="003E0CB5"/>
    <w:rsid w:val="003E2FB0"/>
    <w:rsid w:val="003E4896"/>
    <w:rsid w:val="003E5460"/>
    <w:rsid w:val="003E7915"/>
    <w:rsid w:val="003F6351"/>
    <w:rsid w:val="004019AA"/>
    <w:rsid w:val="00407369"/>
    <w:rsid w:val="00410717"/>
    <w:rsid w:val="004110A7"/>
    <w:rsid w:val="00411A1E"/>
    <w:rsid w:val="00411B4D"/>
    <w:rsid w:val="00412A5F"/>
    <w:rsid w:val="00412F70"/>
    <w:rsid w:val="00414967"/>
    <w:rsid w:val="0042164C"/>
    <w:rsid w:val="00427DBE"/>
    <w:rsid w:val="0043126F"/>
    <w:rsid w:val="004314C3"/>
    <w:rsid w:val="00434A38"/>
    <w:rsid w:val="00436FBE"/>
    <w:rsid w:val="004460B7"/>
    <w:rsid w:val="0044633B"/>
    <w:rsid w:val="004509C2"/>
    <w:rsid w:val="00451513"/>
    <w:rsid w:val="0045152A"/>
    <w:rsid w:val="00452466"/>
    <w:rsid w:val="0045476B"/>
    <w:rsid w:val="004551F2"/>
    <w:rsid w:val="00455F68"/>
    <w:rsid w:val="004560E9"/>
    <w:rsid w:val="00457C69"/>
    <w:rsid w:val="004609F6"/>
    <w:rsid w:val="004617D4"/>
    <w:rsid w:val="004620F3"/>
    <w:rsid w:val="00464654"/>
    <w:rsid w:val="004658DE"/>
    <w:rsid w:val="00465AC7"/>
    <w:rsid w:val="00465E36"/>
    <w:rsid w:val="004662B6"/>
    <w:rsid w:val="004711AA"/>
    <w:rsid w:val="00472420"/>
    <w:rsid w:val="0047303C"/>
    <w:rsid w:val="00477CAB"/>
    <w:rsid w:val="004819AA"/>
    <w:rsid w:val="00482534"/>
    <w:rsid w:val="00482FF3"/>
    <w:rsid w:val="00486EE5"/>
    <w:rsid w:val="00487AB1"/>
    <w:rsid w:val="0049097C"/>
    <w:rsid w:val="00494835"/>
    <w:rsid w:val="00494E78"/>
    <w:rsid w:val="004954F0"/>
    <w:rsid w:val="00496873"/>
    <w:rsid w:val="00497F5F"/>
    <w:rsid w:val="004A117C"/>
    <w:rsid w:val="004A4444"/>
    <w:rsid w:val="004A536F"/>
    <w:rsid w:val="004A648C"/>
    <w:rsid w:val="004A7F3E"/>
    <w:rsid w:val="004B3E3F"/>
    <w:rsid w:val="004B4AD6"/>
    <w:rsid w:val="004B50DF"/>
    <w:rsid w:val="004C268C"/>
    <w:rsid w:val="004C4AAB"/>
    <w:rsid w:val="004C4FE0"/>
    <w:rsid w:val="004C5D84"/>
    <w:rsid w:val="004C7041"/>
    <w:rsid w:val="004C7353"/>
    <w:rsid w:val="004C7545"/>
    <w:rsid w:val="004D04BA"/>
    <w:rsid w:val="004D2F0C"/>
    <w:rsid w:val="004D6580"/>
    <w:rsid w:val="004D7823"/>
    <w:rsid w:val="004E52CA"/>
    <w:rsid w:val="004F4A7D"/>
    <w:rsid w:val="00502240"/>
    <w:rsid w:val="005035A8"/>
    <w:rsid w:val="00503A0E"/>
    <w:rsid w:val="00504302"/>
    <w:rsid w:val="005044EB"/>
    <w:rsid w:val="00506201"/>
    <w:rsid w:val="00506D98"/>
    <w:rsid w:val="00511156"/>
    <w:rsid w:val="00511456"/>
    <w:rsid w:val="00511D9C"/>
    <w:rsid w:val="00514599"/>
    <w:rsid w:val="00515699"/>
    <w:rsid w:val="00516D9C"/>
    <w:rsid w:val="00522286"/>
    <w:rsid w:val="0052362A"/>
    <w:rsid w:val="0052383F"/>
    <w:rsid w:val="00525931"/>
    <w:rsid w:val="00525E30"/>
    <w:rsid w:val="00526D65"/>
    <w:rsid w:val="00530311"/>
    <w:rsid w:val="00530833"/>
    <w:rsid w:val="00530F7C"/>
    <w:rsid w:val="00531068"/>
    <w:rsid w:val="00534384"/>
    <w:rsid w:val="0053638C"/>
    <w:rsid w:val="00536B3A"/>
    <w:rsid w:val="00536B97"/>
    <w:rsid w:val="005410DC"/>
    <w:rsid w:val="00543458"/>
    <w:rsid w:val="0054646D"/>
    <w:rsid w:val="00551A7B"/>
    <w:rsid w:val="00554686"/>
    <w:rsid w:val="00555E0E"/>
    <w:rsid w:val="00556644"/>
    <w:rsid w:val="005575B2"/>
    <w:rsid w:val="00560536"/>
    <w:rsid w:val="00560C84"/>
    <w:rsid w:val="00561193"/>
    <w:rsid w:val="00562937"/>
    <w:rsid w:val="00563A3B"/>
    <w:rsid w:val="00566A6C"/>
    <w:rsid w:val="005670F4"/>
    <w:rsid w:val="00567A3B"/>
    <w:rsid w:val="00573314"/>
    <w:rsid w:val="00580373"/>
    <w:rsid w:val="005817AD"/>
    <w:rsid w:val="00581E9E"/>
    <w:rsid w:val="0058270D"/>
    <w:rsid w:val="00582840"/>
    <w:rsid w:val="005834FC"/>
    <w:rsid w:val="005859C0"/>
    <w:rsid w:val="0058649C"/>
    <w:rsid w:val="0058779A"/>
    <w:rsid w:val="00587E97"/>
    <w:rsid w:val="00590719"/>
    <w:rsid w:val="00591689"/>
    <w:rsid w:val="00594999"/>
    <w:rsid w:val="00594B3B"/>
    <w:rsid w:val="00595AF6"/>
    <w:rsid w:val="005969D2"/>
    <w:rsid w:val="00596AA9"/>
    <w:rsid w:val="00597265"/>
    <w:rsid w:val="005A0157"/>
    <w:rsid w:val="005A6361"/>
    <w:rsid w:val="005A6CA9"/>
    <w:rsid w:val="005B034A"/>
    <w:rsid w:val="005B0923"/>
    <w:rsid w:val="005B15C1"/>
    <w:rsid w:val="005B2D19"/>
    <w:rsid w:val="005B2D3E"/>
    <w:rsid w:val="005B5462"/>
    <w:rsid w:val="005B5D28"/>
    <w:rsid w:val="005C1C9A"/>
    <w:rsid w:val="005C4948"/>
    <w:rsid w:val="005C71E7"/>
    <w:rsid w:val="005C748C"/>
    <w:rsid w:val="005D0A32"/>
    <w:rsid w:val="005D1199"/>
    <w:rsid w:val="005D3B0E"/>
    <w:rsid w:val="005E2683"/>
    <w:rsid w:val="005E3976"/>
    <w:rsid w:val="005E4924"/>
    <w:rsid w:val="005E68FF"/>
    <w:rsid w:val="005E7E27"/>
    <w:rsid w:val="005F46D5"/>
    <w:rsid w:val="005F6586"/>
    <w:rsid w:val="006029E4"/>
    <w:rsid w:val="00604340"/>
    <w:rsid w:val="00610FA6"/>
    <w:rsid w:val="00611879"/>
    <w:rsid w:val="0061283E"/>
    <w:rsid w:val="00613283"/>
    <w:rsid w:val="00616124"/>
    <w:rsid w:val="006169E4"/>
    <w:rsid w:val="006179C9"/>
    <w:rsid w:val="00623577"/>
    <w:rsid w:val="00623932"/>
    <w:rsid w:val="00624E2E"/>
    <w:rsid w:val="00625633"/>
    <w:rsid w:val="00625A8A"/>
    <w:rsid w:val="00627173"/>
    <w:rsid w:val="00627BE4"/>
    <w:rsid w:val="00630A6C"/>
    <w:rsid w:val="006348A2"/>
    <w:rsid w:val="00634D31"/>
    <w:rsid w:val="00640B9A"/>
    <w:rsid w:val="00642D22"/>
    <w:rsid w:val="00644BEA"/>
    <w:rsid w:val="00644E16"/>
    <w:rsid w:val="00646F81"/>
    <w:rsid w:val="00650EEB"/>
    <w:rsid w:val="006516F4"/>
    <w:rsid w:val="006538A0"/>
    <w:rsid w:val="006544D5"/>
    <w:rsid w:val="0065587F"/>
    <w:rsid w:val="0065628A"/>
    <w:rsid w:val="0065765D"/>
    <w:rsid w:val="00657D86"/>
    <w:rsid w:val="00662CB8"/>
    <w:rsid w:val="00664D34"/>
    <w:rsid w:val="0066743B"/>
    <w:rsid w:val="00667B01"/>
    <w:rsid w:val="0067057B"/>
    <w:rsid w:val="00672010"/>
    <w:rsid w:val="00673F23"/>
    <w:rsid w:val="00680935"/>
    <w:rsid w:val="00684702"/>
    <w:rsid w:val="00685400"/>
    <w:rsid w:val="006868C9"/>
    <w:rsid w:val="00690938"/>
    <w:rsid w:val="006911BB"/>
    <w:rsid w:val="0069142D"/>
    <w:rsid w:val="006973C5"/>
    <w:rsid w:val="006A582E"/>
    <w:rsid w:val="006A6ED1"/>
    <w:rsid w:val="006B1153"/>
    <w:rsid w:val="006B73DE"/>
    <w:rsid w:val="006C1BA5"/>
    <w:rsid w:val="006C33A0"/>
    <w:rsid w:val="006C3DF1"/>
    <w:rsid w:val="006C47B4"/>
    <w:rsid w:val="006C4E99"/>
    <w:rsid w:val="006C7023"/>
    <w:rsid w:val="006D1D55"/>
    <w:rsid w:val="006D2228"/>
    <w:rsid w:val="006D343F"/>
    <w:rsid w:val="006D4601"/>
    <w:rsid w:val="006D5549"/>
    <w:rsid w:val="006D6924"/>
    <w:rsid w:val="006D7A5D"/>
    <w:rsid w:val="006E0E01"/>
    <w:rsid w:val="006E1364"/>
    <w:rsid w:val="006E1B9A"/>
    <w:rsid w:val="006E26B0"/>
    <w:rsid w:val="006E4ED0"/>
    <w:rsid w:val="006E616A"/>
    <w:rsid w:val="006E6A02"/>
    <w:rsid w:val="006E6DD6"/>
    <w:rsid w:val="006E7B6E"/>
    <w:rsid w:val="006F05D7"/>
    <w:rsid w:val="006F2730"/>
    <w:rsid w:val="007005BB"/>
    <w:rsid w:val="00702A9F"/>
    <w:rsid w:val="00704F2C"/>
    <w:rsid w:val="0070568F"/>
    <w:rsid w:val="00705DF6"/>
    <w:rsid w:val="00710DB3"/>
    <w:rsid w:val="007130CA"/>
    <w:rsid w:val="00713D0B"/>
    <w:rsid w:val="007146E2"/>
    <w:rsid w:val="00714E64"/>
    <w:rsid w:val="0071612E"/>
    <w:rsid w:val="007167BC"/>
    <w:rsid w:val="00717841"/>
    <w:rsid w:val="00720698"/>
    <w:rsid w:val="00722B80"/>
    <w:rsid w:val="00723FFB"/>
    <w:rsid w:val="0072624C"/>
    <w:rsid w:val="00727CCD"/>
    <w:rsid w:val="00727EB7"/>
    <w:rsid w:val="007310C6"/>
    <w:rsid w:val="0073147D"/>
    <w:rsid w:val="00741A0F"/>
    <w:rsid w:val="00741F91"/>
    <w:rsid w:val="0074377A"/>
    <w:rsid w:val="00743FBA"/>
    <w:rsid w:val="00745E99"/>
    <w:rsid w:val="00753DC7"/>
    <w:rsid w:val="00754430"/>
    <w:rsid w:val="007554C5"/>
    <w:rsid w:val="0075588D"/>
    <w:rsid w:val="00757532"/>
    <w:rsid w:val="00762682"/>
    <w:rsid w:val="007637E7"/>
    <w:rsid w:val="00765E8D"/>
    <w:rsid w:val="00766ECC"/>
    <w:rsid w:val="0077296E"/>
    <w:rsid w:val="00772DC5"/>
    <w:rsid w:val="0077371F"/>
    <w:rsid w:val="00775C35"/>
    <w:rsid w:val="007770A6"/>
    <w:rsid w:val="007813B8"/>
    <w:rsid w:val="00782343"/>
    <w:rsid w:val="0078334B"/>
    <w:rsid w:val="007835F3"/>
    <w:rsid w:val="00791C63"/>
    <w:rsid w:val="00793B7D"/>
    <w:rsid w:val="00794399"/>
    <w:rsid w:val="007949B1"/>
    <w:rsid w:val="00794DD9"/>
    <w:rsid w:val="00795D0C"/>
    <w:rsid w:val="00795EFC"/>
    <w:rsid w:val="00796163"/>
    <w:rsid w:val="00797E90"/>
    <w:rsid w:val="007A131A"/>
    <w:rsid w:val="007A2C29"/>
    <w:rsid w:val="007A41ED"/>
    <w:rsid w:val="007A4CCA"/>
    <w:rsid w:val="007A526E"/>
    <w:rsid w:val="007A548D"/>
    <w:rsid w:val="007A55E6"/>
    <w:rsid w:val="007A6DA1"/>
    <w:rsid w:val="007B03DE"/>
    <w:rsid w:val="007B1DBF"/>
    <w:rsid w:val="007B355A"/>
    <w:rsid w:val="007B4481"/>
    <w:rsid w:val="007B5199"/>
    <w:rsid w:val="007B7177"/>
    <w:rsid w:val="007C2262"/>
    <w:rsid w:val="007C2B8E"/>
    <w:rsid w:val="007C3DD9"/>
    <w:rsid w:val="007C465E"/>
    <w:rsid w:val="007C473F"/>
    <w:rsid w:val="007C5C60"/>
    <w:rsid w:val="007D1378"/>
    <w:rsid w:val="007D2392"/>
    <w:rsid w:val="007D3F50"/>
    <w:rsid w:val="007D771E"/>
    <w:rsid w:val="007D7945"/>
    <w:rsid w:val="007E1D5D"/>
    <w:rsid w:val="007E2120"/>
    <w:rsid w:val="007E44B9"/>
    <w:rsid w:val="007E47FB"/>
    <w:rsid w:val="007E496C"/>
    <w:rsid w:val="007E50C3"/>
    <w:rsid w:val="007F0838"/>
    <w:rsid w:val="007F15A9"/>
    <w:rsid w:val="007F45B7"/>
    <w:rsid w:val="007F5EAB"/>
    <w:rsid w:val="007F616A"/>
    <w:rsid w:val="00800943"/>
    <w:rsid w:val="008029BE"/>
    <w:rsid w:val="00804C71"/>
    <w:rsid w:val="00805900"/>
    <w:rsid w:val="00806C89"/>
    <w:rsid w:val="00807DFC"/>
    <w:rsid w:val="00810EBB"/>
    <w:rsid w:val="008144F5"/>
    <w:rsid w:val="00821967"/>
    <w:rsid w:val="00821D59"/>
    <w:rsid w:val="0082425C"/>
    <w:rsid w:val="00826A89"/>
    <w:rsid w:val="00830BDE"/>
    <w:rsid w:val="008317CB"/>
    <w:rsid w:val="00832516"/>
    <w:rsid w:val="00832D78"/>
    <w:rsid w:val="00833658"/>
    <w:rsid w:val="0083501F"/>
    <w:rsid w:val="00840466"/>
    <w:rsid w:val="0084216C"/>
    <w:rsid w:val="00843A46"/>
    <w:rsid w:val="00844A03"/>
    <w:rsid w:val="00847ECA"/>
    <w:rsid w:val="00851E83"/>
    <w:rsid w:val="0085392F"/>
    <w:rsid w:val="00853A9C"/>
    <w:rsid w:val="008541B5"/>
    <w:rsid w:val="0085561B"/>
    <w:rsid w:val="0085755D"/>
    <w:rsid w:val="008609F4"/>
    <w:rsid w:val="00862F5F"/>
    <w:rsid w:val="00863481"/>
    <w:rsid w:val="008716A1"/>
    <w:rsid w:val="00871E65"/>
    <w:rsid w:val="00872699"/>
    <w:rsid w:val="00874362"/>
    <w:rsid w:val="008749AE"/>
    <w:rsid w:val="0087532B"/>
    <w:rsid w:val="00875CEE"/>
    <w:rsid w:val="0087659C"/>
    <w:rsid w:val="00876B00"/>
    <w:rsid w:val="00880FFD"/>
    <w:rsid w:val="008816CF"/>
    <w:rsid w:val="00881733"/>
    <w:rsid w:val="008824D4"/>
    <w:rsid w:val="0088320A"/>
    <w:rsid w:val="00884C62"/>
    <w:rsid w:val="00890D7A"/>
    <w:rsid w:val="00891977"/>
    <w:rsid w:val="008919A5"/>
    <w:rsid w:val="00893741"/>
    <w:rsid w:val="0089399D"/>
    <w:rsid w:val="00895879"/>
    <w:rsid w:val="00895B8F"/>
    <w:rsid w:val="00897253"/>
    <w:rsid w:val="00897333"/>
    <w:rsid w:val="008973F0"/>
    <w:rsid w:val="008A1785"/>
    <w:rsid w:val="008A244E"/>
    <w:rsid w:val="008A3A52"/>
    <w:rsid w:val="008A52EE"/>
    <w:rsid w:val="008B03C6"/>
    <w:rsid w:val="008B0710"/>
    <w:rsid w:val="008B0D4F"/>
    <w:rsid w:val="008B3BB6"/>
    <w:rsid w:val="008B4DC5"/>
    <w:rsid w:val="008C296E"/>
    <w:rsid w:val="008C5A49"/>
    <w:rsid w:val="008D1F07"/>
    <w:rsid w:val="008D40E6"/>
    <w:rsid w:val="008D45D8"/>
    <w:rsid w:val="008D4846"/>
    <w:rsid w:val="008D660F"/>
    <w:rsid w:val="008D7730"/>
    <w:rsid w:val="008E04FD"/>
    <w:rsid w:val="008E0E5C"/>
    <w:rsid w:val="008E1C28"/>
    <w:rsid w:val="008E26A6"/>
    <w:rsid w:val="008E4CED"/>
    <w:rsid w:val="008E5DB3"/>
    <w:rsid w:val="008E5EC9"/>
    <w:rsid w:val="008F10C7"/>
    <w:rsid w:val="008F1DBC"/>
    <w:rsid w:val="008F3933"/>
    <w:rsid w:val="008F6347"/>
    <w:rsid w:val="008F664F"/>
    <w:rsid w:val="008F75BB"/>
    <w:rsid w:val="008F78DB"/>
    <w:rsid w:val="00900F87"/>
    <w:rsid w:val="00901121"/>
    <w:rsid w:val="009025F7"/>
    <w:rsid w:val="00902C1F"/>
    <w:rsid w:val="0090692F"/>
    <w:rsid w:val="00907071"/>
    <w:rsid w:val="00907DF1"/>
    <w:rsid w:val="00914F8E"/>
    <w:rsid w:val="009206CF"/>
    <w:rsid w:val="00922040"/>
    <w:rsid w:val="0092563E"/>
    <w:rsid w:val="00925A0B"/>
    <w:rsid w:val="009308E8"/>
    <w:rsid w:val="0093343B"/>
    <w:rsid w:val="00935296"/>
    <w:rsid w:val="00945935"/>
    <w:rsid w:val="009464ED"/>
    <w:rsid w:val="00946B5F"/>
    <w:rsid w:val="0094740C"/>
    <w:rsid w:val="00947A13"/>
    <w:rsid w:val="0095081A"/>
    <w:rsid w:val="00953B94"/>
    <w:rsid w:val="009543D7"/>
    <w:rsid w:val="009616D8"/>
    <w:rsid w:val="009628D8"/>
    <w:rsid w:val="00964AC6"/>
    <w:rsid w:val="00965D0D"/>
    <w:rsid w:val="00971ED3"/>
    <w:rsid w:val="009726DB"/>
    <w:rsid w:val="009750F6"/>
    <w:rsid w:val="0097612C"/>
    <w:rsid w:val="00981D07"/>
    <w:rsid w:val="00986F25"/>
    <w:rsid w:val="00987045"/>
    <w:rsid w:val="00987738"/>
    <w:rsid w:val="009929E3"/>
    <w:rsid w:val="00993D8B"/>
    <w:rsid w:val="0099632C"/>
    <w:rsid w:val="00996A92"/>
    <w:rsid w:val="009A269F"/>
    <w:rsid w:val="009A3D0E"/>
    <w:rsid w:val="009A7664"/>
    <w:rsid w:val="009B0654"/>
    <w:rsid w:val="009B1BE2"/>
    <w:rsid w:val="009B2EBE"/>
    <w:rsid w:val="009B3891"/>
    <w:rsid w:val="009B56AE"/>
    <w:rsid w:val="009B622E"/>
    <w:rsid w:val="009B64C0"/>
    <w:rsid w:val="009B6C89"/>
    <w:rsid w:val="009B79F0"/>
    <w:rsid w:val="009C15A5"/>
    <w:rsid w:val="009C1EA4"/>
    <w:rsid w:val="009C2DB5"/>
    <w:rsid w:val="009C34BE"/>
    <w:rsid w:val="009C3BF5"/>
    <w:rsid w:val="009C51DD"/>
    <w:rsid w:val="009C5232"/>
    <w:rsid w:val="009C57F4"/>
    <w:rsid w:val="009C6ED5"/>
    <w:rsid w:val="009C75A1"/>
    <w:rsid w:val="009D16FD"/>
    <w:rsid w:val="009D326C"/>
    <w:rsid w:val="009D3429"/>
    <w:rsid w:val="009D3E8B"/>
    <w:rsid w:val="009D488A"/>
    <w:rsid w:val="009D4D2B"/>
    <w:rsid w:val="009D737E"/>
    <w:rsid w:val="009E0428"/>
    <w:rsid w:val="009E0F76"/>
    <w:rsid w:val="009E19D4"/>
    <w:rsid w:val="009E62C7"/>
    <w:rsid w:val="009F1B4F"/>
    <w:rsid w:val="009F2C94"/>
    <w:rsid w:val="009F377F"/>
    <w:rsid w:val="009F37C2"/>
    <w:rsid w:val="009F6D22"/>
    <w:rsid w:val="009F6F7D"/>
    <w:rsid w:val="00A017FC"/>
    <w:rsid w:val="00A10D4A"/>
    <w:rsid w:val="00A10FC2"/>
    <w:rsid w:val="00A12E4D"/>
    <w:rsid w:val="00A156AA"/>
    <w:rsid w:val="00A157F5"/>
    <w:rsid w:val="00A16BD9"/>
    <w:rsid w:val="00A226CA"/>
    <w:rsid w:val="00A301E2"/>
    <w:rsid w:val="00A32D79"/>
    <w:rsid w:val="00A333CE"/>
    <w:rsid w:val="00A352D9"/>
    <w:rsid w:val="00A45E09"/>
    <w:rsid w:val="00A47E65"/>
    <w:rsid w:val="00A52D65"/>
    <w:rsid w:val="00A532C0"/>
    <w:rsid w:val="00A5391F"/>
    <w:rsid w:val="00A53F53"/>
    <w:rsid w:val="00A54488"/>
    <w:rsid w:val="00A557B5"/>
    <w:rsid w:val="00A56326"/>
    <w:rsid w:val="00A5639E"/>
    <w:rsid w:val="00A57457"/>
    <w:rsid w:val="00A61E43"/>
    <w:rsid w:val="00A6248E"/>
    <w:rsid w:val="00A62561"/>
    <w:rsid w:val="00A63FA4"/>
    <w:rsid w:val="00A6427C"/>
    <w:rsid w:val="00A65953"/>
    <w:rsid w:val="00A66431"/>
    <w:rsid w:val="00A66C66"/>
    <w:rsid w:val="00A70AFA"/>
    <w:rsid w:val="00A760A2"/>
    <w:rsid w:val="00A8067A"/>
    <w:rsid w:val="00A81980"/>
    <w:rsid w:val="00A8378D"/>
    <w:rsid w:val="00A8736C"/>
    <w:rsid w:val="00A87516"/>
    <w:rsid w:val="00A915AA"/>
    <w:rsid w:val="00A91C8A"/>
    <w:rsid w:val="00A92D96"/>
    <w:rsid w:val="00AA29E5"/>
    <w:rsid w:val="00AA2F42"/>
    <w:rsid w:val="00AA6B8E"/>
    <w:rsid w:val="00AB0A86"/>
    <w:rsid w:val="00AB0D45"/>
    <w:rsid w:val="00AB147F"/>
    <w:rsid w:val="00AB15C9"/>
    <w:rsid w:val="00AB6D03"/>
    <w:rsid w:val="00AC04B8"/>
    <w:rsid w:val="00AC195E"/>
    <w:rsid w:val="00AC3790"/>
    <w:rsid w:val="00AC3C3E"/>
    <w:rsid w:val="00AC5F7A"/>
    <w:rsid w:val="00AC6348"/>
    <w:rsid w:val="00AD2641"/>
    <w:rsid w:val="00AD3883"/>
    <w:rsid w:val="00AD3CC5"/>
    <w:rsid w:val="00AD4A4A"/>
    <w:rsid w:val="00AD5DB7"/>
    <w:rsid w:val="00AD60C4"/>
    <w:rsid w:val="00AD7568"/>
    <w:rsid w:val="00AD77DD"/>
    <w:rsid w:val="00AE05CC"/>
    <w:rsid w:val="00AE1993"/>
    <w:rsid w:val="00AE209E"/>
    <w:rsid w:val="00AE42B5"/>
    <w:rsid w:val="00AE44AE"/>
    <w:rsid w:val="00AE63F4"/>
    <w:rsid w:val="00AF3825"/>
    <w:rsid w:val="00AF57BB"/>
    <w:rsid w:val="00AF5DED"/>
    <w:rsid w:val="00AF6439"/>
    <w:rsid w:val="00AF693E"/>
    <w:rsid w:val="00B04427"/>
    <w:rsid w:val="00B061E2"/>
    <w:rsid w:val="00B10DD1"/>
    <w:rsid w:val="00B124D7"/>
    <w:rsid w:val="00B12F54"/>
    <w:rsid w:val="00B135E0"/>
    <w:rsid w:val="00B142D4"/>
    <w:rsid w:val="00B15B9F"/>
    <w:rsid w:val="00B15C01"/>
    <w:rsid w:val="00B16034"/>
    <w:rsid w:val="00B224AC"/>
    <w:rsid w:val="00B24A90"/>
    <w:rsid w:val="00B30EA6"/>
    <w:rsid w:val="00B30F4D"/>
    <w:rsid w:val="00B310FF"/>
    <w:rsid w:val="00B35499"/>
    <w:rsid w:val="00B369CB"/>
    <w:rsid w:val="00B37BCA"/>
    <w:rsid w:val="00B37C90"/>
    <w:rsid w:val="00B40AE3"/>
    <w:rsid w:val="00B46A05"/>
    <w:rsid w:val="00B46CC5"/>
    <w:rsid w:val="00B46FB5"/>
    <w:rsid w:val="00B50A99"/>
    <w:rsid w:val="00B50F64"/>
    <w:rsid w:val="00B510B9"/>
    <w:rsid w:val="00B520C7"/>
    <w:rsid w:val="00B52A07"/>
    <w:rsid w:val="00B5325A"/>
    <w:rsid w:val="00B558C7"/>
    <w:rsid w:val="00B60F8A"/>
    <w:rsid w:val="00B629D6"/>
    <w:rsid w:val="00B64E51"/>
    <w:rsid w:val="00B65910"/>
    <w:rsid w:val="00B6594A"/>
    <w:rsid w:val="00B65A35"/>
    <w:rsid w:val="00B661F4"/>
    <w:rsid w:val="00B7158B"/>
    <w:rsid w:val="00B748E1"/>
    <w:rsid w:val="00B755F2"/>
    <w:rsid w:val="00B76089"/>
    <w:rsid w:val="00B81711"/>
    <w:rsid w:val="00B82434"/>
    <w:rsid w:val="00B833A6"/>
    <w:rsid w:val="00B83CEC"/>
    <w:rsid w:val="00B85627"/>
    <w:rsid w:val="00B85B68"/>
    <w:rsid w:val="00B85C87"/>
    <w:rsid w:val="00B8601D"/>
    <w:rsid w:val="00B909E8"/>
    <w:rsid w:val="00B92DE1"/>
    <w:rsid w:val="00B93FFD"/>
    <w:rsid w:val="00B946B9"/>
    <w:rsid w:val="00BA1847"/>
    <w:rsid w:val="00BA2C37"/>
    <w:rsid w:val="00BA4BFB"/>
    <w:rsid w:val="00BA5581"/>
    <w:rsid w:val="00BA7A64"/>
    <w:rsid w:val="00BB1030"/>
    <w:rsid w:val="00BB1301"/>
    <w:rsid w:val="00BB1DCD"/>
    <w:rsid w:val="00BB1DE8"/>
    <w:rsid w:val="00BB3868"/>
    <w:rsid w:val="00BB3CC5"/>
    <w:rsid w:val="00BB47DC"/>
    <w:rsid w:val="00BB4E49"/>
    <w:rsid w:val="00BB5628"/>
    <w:rsid w:val="00BB5806"/>
    <w:rsid w:val="00BB64E4"/>
    <w:rsid w:val="00BB7F6F"/>
    <w:rsid w:val="00BC11A7"/>
    <w:rsid w:val="00BC2393"/>
    <w:rsid w:val="00BC44FB"/>
    <w:rsid w:val="00BC6A38"/>
    <w:rsid w:val="00BC6F55"/>
    <w:rsid w:val="00BC7088"/>
    <w:rsid w:val="00BD099B"/>
    <w:rsid w:val="00BD3686"/>
    <w:rsid w:val="00BD38C6"/>
    <w:rsid w:val="00BD663E"/>
    <w:rsid w:val="00BD7E74"/>
    <w:rsid w:val="00BE02B4"/>
    <w:rsid w:val="00BE3C1A"/>
    <w:rsid w:val="00BE79D9"/>
    <w:rsid w:val="00BF5266"/>
    <w:rsid w:val="00BF52B9"/>
    <w:rsid w:val="00BF6062"/>
    <w:rsid w:val="00BF7F60"/>
    <w:rsid w:val="00C01D91"/>
    <w:rsid w:val="00C01E3F"/>
    <w:rsid w:val="00C05AB1"/>
    <w:rsid w:val="00C05ACE"/>
    <w:rsid w:val="00C0609B"/>
    <w:rsid w:val="00C10CCC"/>
    <w:rsid w:val="00C11107"/>
    <w:rsid w:val="00C1167A"/>
    <w:rsid w:val="00C120C4"/>
    <w:rsid w:val="00C120E3"/>
    <w:rsid w:val="00C138A5"/>
    <w:rsid w:val="00C16842"/>
    <w:rsid w:val="00C16E2E"/>
    <w:rsid w:val="00C20A15"/>
    <w:rsid w:val="00C21BF2"/>
    <w:rsid w:val="00C2422D"/>
    <w:rsid w:val="00C319A4"/>
    <w:rsid w:val="00C32964"/>
    <w:rsid w:val="00C34095"/>
    <w:rsid w:val="00C36B24"/>
    <w:rsid w:val="00C3718D"/>
    <w:rsid w:val="00C42415"/>
    <w:rsid w:val="00C467B3"/>
    <w:rsid w:val="00C51654"/>
    <w:rsid w:val="00C521F3"/>
    <w:rsid w:val="00C52974"/>
    <w:rsid w:val="00C52A8D"/>
    <w:rsid w:val="00C53108"/>
    <w:rsid w:val="00C56D46"/>
    <w:rsid w:val="00C56DAD"/>
    <w:rsid w:val="00C56F02"/>
    <w:rsid w:val="00C5781B"/>
    <w:rsid w:val="00C640D8"/>
    <w:rsid w:val="00C6418E"/>
    <w:rsid w:val="00C653B3"/>
    <w:rsid w:val="00C65B02"/>
    <w:rsid w:val="00C66BB9"/>
    <w:rsid w:val="00C70643"/>
    <w:rsid w:val="00C73BE7"/>
    <w:rsid w:val="00C73C38"/>
    <w:rsid w:val="00C73D2A"/>
    <w:rsid w:val="00C763A6"/>
    <w:rsid w:val="00C76BE2"/>
    <w:rsid w:val="00C76E87"/>
    <w:rsid w:val="00C77904"/>
    <w:rsid w:val="00C77E35"/>
    <w:rsid w:val="00C82002"/>
    <w:rsid w:val="00C903B9"/>
    <w:rsid w:val="00C90E6A"/>
    <w:rsid w:val="00C91A19"/>
    <w:rsid w:val="00C92601"/>
    <w:rsid w:val="00C926F6"/>
    <w:rsid w:val="00C92C40"/>
    <w:rsid w:val="00C96DA3"/>
    <w:rsid w:val="00CA366C"/>
    <w:rsid w:val="00CA3AAA"/>
    <w:rsid w:val="00CA3F7D"/>
    <w:rsid w:val="00CA51AE"/>
    <w:rsid w:val="00CA7964"/>
    <w:rsid w:val="00CB07B6"/>
    <w:rsid w:val="00CB2DEF"/>
    <w:rsid w:val="00CB4030"/>
    <w:rsid w:val="00CB431E"/>
    <w:rsid w:val="00CB441E"/>
    <w:rsid w:val="00CB7725"/>
    <w:rsid w:val="00CC0AF3"/>
    <w:rsid w:val="00CC0EEF"/>
    <w:rsid w:val="00CC6756"/>
    <w:rsid w:val="00CC6BD8"/>
    <w:rsid w:val="00CC6F5B"/>
    <w:rsid w:val="00CD18A3"/>
    <w:rsid w:val="00CD4367"/>
    <w:rsid w:val="00CD5BDF"/>
    <w:rsid w:val="00CD5FB5"/>
    <w:rsid w:val="00CD7353"/>
    <w:rsid w:val="00CE002F"/>
    <w:rsid w:val="00CE2D57"/>
    <w:rsid w:val="00CE2E2D"/>
    <w:rsid w:val="00CE35A2"/>
    <w:rsid w:val="00CE7267"/>
    <w:rsid w:val="00CF019A"/>
    <w:rsid w:val="00CF125B"/>
    <w:rsid w:val="00CF198F"/>
    <w:rsid w:val="00CF2D46"/>
    <w:rsid w:val="00CF672A"/>
    <w:rsid w:val="00CF68F7"/>
    <w:rsid w:val="00CF7D72"/>
    <w:rsid w:val="00D00172"/>
    <w:rsid w:val="00D00912"/>
    <w:rsid w:val="00D02324"/>
    <w:rsid w:val="00D06FB6"/>
    <w:rsid w:val="00D07B75"/>
    <w:rsid w:val="00D1018F"/>
    <w:rsid w:val="00D10AE1"/>
    <w:rsid w:val="00D11714"/>
    <w:rsid w:val="00D12C63"/>
    <w:rsid w:val="00D16506"/>
    <w:rsid w:val="00D171BA"/>
    <w:rsid w:val="00D17578"/>
    <w:rsid w:val="00D17CFA"/>
    <w:rsid w:val="00D22630"/>
    <w:rsid w:val="00D2296C"/>
    <w:rsid w:val="00D22DF2"/>
    <w:rsid w:val="00D255A2"/>
    <w:rsid w:val="00D27619"/>
    <w:rsid w:val="00D3074B"/>
    <w:rsid w:val="00D30F2F"/>
    <w:rsid w:val="00D32882"/>
    <w:rsid w:val="00D420E6"/>
    <w:rsid w:val="00D4513A"/>
    <w:rsid w:val="00D45EFA"/>
    <w:rsid w:val="00D4687E"/>
    <w:rsid w:val="00D479E3"/>
    <w:rsid w:val="00D5217B"/>
    <w:rsid w:val="00D54203"/>
    <w:rsid w:val="00D54568"/>
    <w:rsid w:val="00D54870"/>
    <w:rsid w:val="00D550E0"/>
    <w:rsid w:val="00D56ECF"/>
    <w:rsid w:val="00D60D70"/>
    <w:rsid w:val="00D62D4B"/>
    <w:rsid w:val="00D63191"/>
    <w:rsid w:val="00D642E3"/>
    <w:rsid w:val="00D64695"/>
    <w:rsid w:val="00D6695F"/>
    <w:rsid w:val="00D72864"/>
    <w:rsid w:val="00D744B3"/>
    <w:rsid w:val="00D7734F"/>
    <w:rsid w:val="00D81ABD"/>
    <w:rsid w:val="00D8227F"/>
    <w:rsid w:val="00D83057"/>
    <w:rsid w:val="00D8311C"/>
    <w:rsid w:val="00D84C01"/>
    <w:rsid w:val="00D85BF1"/>
    <w:rsid w:val="00D86817"/>
    <w:rsid w:val="00D872AA"/>
    <w:rsid w:val="00D91B11"/>
    <w:rsid w:val="00D9403C"/>
    <w:rsid w:val="00D975D7"/>
    <w:rsid w:val="00DA3C8A"/>
    <w:rsid w:val="00DA6CE3"/>
    <w:rsid w:val="00DB1A96"/>
    <w:rsid w:val="00DB1AA1"/>
    <w:rsid w:val="00DB4E16"/>
    <w:rsid w:val="00DB5892"/>
    <w:rsid w:val="00DB6FEA"/>
    <w:rsid w:val="00DB70A5"/>
    <w:rsid w:val="00DC0C95"/>
    <w:rsid w:val="00DC1566"/>
    <w:rsid w:val="00DC299C"/>
    <w:rsid w:val="00DC37DB"/>
    <w:rsid w:val="00DC3E0E"/>
    <w:rsid w:val="00DC4883"/>
    <w:rsid w:val="00DC6AF3"/>
    <w:rsid w:val="00DD0142"/>
    <w:rsid w:val="00DD11B4"/>
    <w:rsid w:val="00DD131C"/>
    <w:rsid w:val="00DD2003"/>
    <w:rsid w:val="00DD7043"/>
    <w:rsid w:val="00DE0BB7"/>
    <w:rsid w:val="00DE1814"/>
    <w:rsid w:val="00DE2352"/>
    <w:rsid w:val="00DE26CD"/>
    <w:rsid w:val="00DE420E"/>
    <w:rsid w:val="00DE6AA6"/>
    <w:rsid w:val="00DF678E"/>
    <w:rsid w:val="00DF6B6F"/>
    <w:rsid w:val="00DF7866"/>
    <w:rsid w:val="00E00117"/>
    <w:rsid w:val="00E024D6"/>
    <w:rsid w:val="00E034C7"/>
    <w:rsid w:val="00E0394F"/>
    <w:rsid w:val="00E042E2"/>
    <w:rsid w:val="00E047D9"/>
    <w:rsid w:val="00E05C91"/>
    <w:rsid w:val="00E11826"/>
    <w:rsid w:val="00E1424A"/>
    <w:rsid w:val="00E14752"/>
    <w:rsid w:val="00E162D0"/>
    <w:rsid w:val="00E224FA"/>
    <w:rsid w:val="00E259AA"/>
    <w:rsid w:val="00E26F56"/>
    <w:rsid w:val="00E30872"/>
    <w:rsid w:val="00E318CD"/>
    <w:rsid w:val="00E35F46"/>
    <w:rsid w:val="00E35FCD"/>
    <w:rsid w:val="00E37657"/>
    <w:rsid w:val="00E4205C"/>
    <w:rsid w:val="00E45E0A"/>
    <w:rsid w:val="00E462AD"/>
    <w:rsid w:val="00E46C59"/>
    <w:rsid w:val="00E51F24"/>
    <w:rsid w:val="00E549AD"/>
    <w:rsid w:val="00E54D1B"/>
    <w:rsid w:val="00E551C9"/>
    <w:rsid w:val="00E62069"/>
    <w:rsid w:val="00E62BFD"/>
    <w:rsid w:val="00E656E6"/>
    <w:rsid w:val="00E71FCD"/>
    <w:rsid w:val="00E72B4D"/>
    <w:rsid w:val="00E73863"/>
    <w:rsid w:val="00E7395F"/>
    <w:rsid w:val="00E74566"/>
    <w:rsid w:val="00E74696"/>
    <w:rsid w:val="00E77810"/>
    <w:rsid w:val="00E8077D"/>
    <w:rsid w:val="00E8376E"/>
    <w:rsid w:val="00E837F1"/>
    <w:rsid w:val="00E8489D"/>
    <w:rsid w:val="00E85933"/>
    <w:rsid w:val="00E879DB"/>
    <w:rsid w:val="00E90948"/>
    <w:rsid w:val="00E917EC"/>
    <w:rsid w:val="00E92031"/>
    <w:rsid w:val="00E92FAF"/>
    <w:rsid w:val="00E93691"/>
    <w:rsid w:val="00E94BEC"/>
    <w:rsid w:val="00EA4FDA"/>
    <w:rsid w:val="00EA5D15"/>
    <w:rsid w:val="00EA611C"/>
    <w:rsid w:val="00EA76E5"/>
    <w:rsid w:val="00EB0DA6"/>
    <w:rsid w:val="00EB6573"/>
    <w:rsid w:val="00EB6987"/>
    <w:rsid w:val="00EB71D4"/>
    <w:rsid w:val="00EB7459"/>
    <w:rsid w:val="00EC0576"/>
    <w:rsid w:val="00EC1538"/>
    <w:rsid w:val="00EC2398"/>
    <w:rsid w:val="00EC47D4"/>
    <w:rsid w:val="00ED2A69"/>
    <w:rsid w:val="00ED30AC"/>
    <w:rsid w:val="00ED6E3C"/>
    <w:rsid w:val="00EE05A1"/>
    <w:rsid w:val="00EE0B8A"/>
    <w:rsid w:val="00EE3365"/>
    <w:rsid w:val="00EE42E4"/>
    <w:rsid w:val="00EE492F"/>
    <w:rsid w:val="00EE4E42"/>
    <w:rsid w:val="00EF11C6"/>
    <w:rsid w:val="00EF5C50"/>
    <w:rsid w:val="00EF6CE3"/>
    <w:rsid w:val="00F02BB2"/>
    <w:rsid w:val="00F06225"/>
    <w:rsid w:val="00F0669C"/>
    <w:rsid w:val="00F11A13"/>
    <w:rsid w:val="00F1276F"/>
    <w:rsid w:val="00F12EAA"/>
    <w:rsid w:val="00F17986"/>
    <w:rsid w:val="00F2063D"/>
    <w:rsid w:val="00F20CFF"/>
    <w:rsid w:val="00F25F6B"/>
    <w:rsid w:val="00F274E7"/>
    <w:rsid w:val="00F310A5"/>
    <w:rsid w:val="00F319D4"/>
    <w:rsid w:val="00F34917"/>
    <w:rsid w:val="00F34960"/>
    <w:rsid w:val="00F408E1"/>
    <w:rsid w:val="00F42FD6"/>
    <w:rsid w:val="00F4517B"/>
    <w:rsid w:val="00F462BD"/>
    <w:rsid w:val="00F4720B"/>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AA7"/>
    <w:rsid w:val="00F8509F"/>
    <w:rsid w:val="00F86F1E"/>
    <w:rsid w:val="00F86FA1"/>
    <w:rsid w:val="00F9168F"/>
    <w:rsid w:val="00F918AA"/>
    <w:rsid w:val="00F92ACA"/>
    <w:rsid w:val="00F94147"/>
    <w:rsid w:val="00FA66B0"/>
    <w:rsid w:val="00FA7161"/>
    <w:rsid w:val="00FB48BA"/>
    <w:rsid w:val="00FB73BE"/>
    <w:rsid w:val="00FC3029"/>
    <w:rsid w:val="00FC7A37"/>
    <w:rsid w:val="00FD2439"/>
    <w:rsid w:val="00FD2C15"/>
    <w:rsid w:val="00FD6EA8"/>
    <w:rsid w:val="00FE30C2"/>
    <w:rsid w:val="00FE3D78"/>
    <w:rsid w:val="00FE4ACB"/>
    <w:rsid w:val="00FE4D56"/>
    <w:rsid w:val="00FE5FE1"/>
    <w:rsid w:val="00FE6092"/>
    <w:rsid w:val="00FE665D"/>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4EC37"/>
  <w15:chartTrackingRefBased/>
  <w15:docId w15:val="{EE886CE9-331C-49C5-850A-CF0B4500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BAA"/>
    <w:pPr>
      <w:spacing w:before="60" w:after="60"/>
      <w:ind w:left="567" w:right="142"/>
      <w:jc w:val="both"/>
    </w:pPr>
    <w:rPr>
      <w:rFonts w:ascii="Calibri" w:hAnsi="Calibri"/>
      <w:sz w:val="22"/>
      <w:szCs w:val="24"/>
      <w:lang w:val="es-CL" w:eastAsia="es-ES"/>
    </w:rPr>
  </w:style>
  <w:style w:type="paragraph" w:styleId="Ttulo1">
    <w:name w:val="heading 1"/>
    <w:basedOn w:val="Normal"/>
    <w:next w:val="Normal"/>
    <w:link w:val="Ttulo1Car"/>
    <w:autoRedefine/>
    <w:qFormat/>
    <w:rsid w:val="00000553"/>
    <w:pPr>
      <w:keepNext/>
      <w:numPr>
        <w:numId w:val="3"/>
      </w:numPr>
      <w:spacing w:before="240" w:after="240"/>
      <w:ind w:left="357" w:hanging="357"/>
      <w:outlineLvl w:val="0"/>
    </w:pPr>
    <w:rPr>
      <w:rFonts w:ascii="Arial" w:hAnsi="Arial"/>
      <w:b/>
      <w:bCs/>
      <w:caps/>
    </w:rPr>
  </w:style>
  <w:style w:type="paragraph" w:styleId="Ttulo2">
    <w:name w:val="heading 2"/>
    <w:basedOn w:val="Normal"/>
    <w:next w:val="Normal"/>
    <w:link w:val="Ttulo2Car"/>
    <w:autoRedefine/>
    <w:qFormat/>
    <w:rsid w:val="00000553"/>
    <w:pPr>
      <w:keepNext/>
      <w:numPr>
        <w:ilvl w:val="1"/>
        <w:numId w:val="3"/>
      </w:numPr>
      <w:ind w:left="578" w:hanging="578"/>
      <w:outlineLvl w:val="1"/>
    </w:pPr>
    <w:rPr>
      <w:rFonts w:ascii="Arial" w:hAnsi="Arial" w:cs="Arial"/>
      <w:b/>
      <w:bCs/>
      <w:caps/>
    </w:rPr>
  </w:style>
  <w:style w:type="paragraph" w:styleId="Ttulo3">
    <w:name w:val="heading 3"/>
    <w:basedOn w:val="Normal"/>
    <w:next w:val="Normal"/>
    <w:qFormat/>
    <w:rsid w:val="00000553"/>
    <w:pPr>
      <w:keepNext/>
      <w:numPr>
        <w:ilvl w:val="2"/>
        <w:numId w:val="3"/>
      </w:numPr>
      <w:outlineLvl w:val="2"/>
    </w:pPr>
    <w:rPr>
      <w:rFonts w:ascii="Arial" w:hAnsi="Arial" w:cs="Arial"/>
      <w:b/>
      <w:bCs/>
    </w:rPr>
  </w:style>
  <w:style w:type="paragraph" w:styleId="Ttulo4">
    <w:name w:val="heading 4"/>
    <w:basedOn w:val="Normal"/>
    <w:next w:val="Normal"/>
    <w:autoRedefine/>
    <w:qFormat/>
    <w:rsid w:val="009D4D2B"/>
    <w:pPr>
      <w:keepNext/>
      <w:numPr>
        <w:ilvl w:val="3"/>
        <w:numId w:val="3"/>
      </w:numPr>
      <w:ind w:left="890" w:hanging="890"/>
      <w:outlineLvl w:val="3"/>
    </w:pPr>
    <w:rPr>
      <w:b/>
    </w:rPr>
  </w:style>
  <w:style w:type="paragraph" w:styleId="Ttulo5">
    <w:name w:val="heading 5"/>
    <w:basedOn w:val="Normal"/>
    <w:next w:val="Normal"/>
    <w:qFormat/>
    <w:rsid w:val="00000553"/>
    <w:pPr>
      <w:keepNext/>
      <w:numPr>
        <w:ilvl w:val="4"/>
        <w:numId w:val="3"/>
      </w:numPr>
      <w:ind w:left="0" w:right="0" w:firstLine="0"/>
      <w:outlineLvl w:val="4"/>
    </w:pPr>
    <w:rPr>
      <w:rFonts w:ascii="Arial" w:hAnsi="Arial"/>
      <w:b/>
    </w:rPr>
  </w:style>
  <w:style w:type="paragraph" w:styleId="Ttulo6">
    <w:name w:val="heading 6"/>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24635A"/>
    <w:pPr>
      <w:spacing w:before="120" w:after="0"/>
      <w:ind w:left="0" w:right="0"/>
      <w:jc w:val="left"/>
    </w:pPr>
    <w:rPr>
      <w:rFonts w:ascii="Arial" w:hAnsi="Arial" w:cs="Arial"/>
      <w:b/>
      <w:bCs/>
      <w:caps/>
    </w:rPr>
  </w:style>
  <w:style w:type="paragraph" w:styleId="TDC2">
    <w:name w:val="toc 2"/>
    <w:basedOn w:val="Normal"/>
    <w:next w:val="Normal"/>
    <w:autoRedefine/>
    <w:uiPriority w:val="39"/>
    <w:rsid w:val="0024635A"/>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24635A"/>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link w:val="Ttulo2"/>
    <w:rsid w:val="00000553"/>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paragraph" w:customStyle="1" w:styleId="paragraph">
    <w:name w:val="paragraph"/>
    <w:basedOn w:val="Normal"/>
    <w:rsid w:val="005E68FF"/>
    <w:pPr>
      <w:spacing w:before="100" w:beforeAutospacing="1" w:after="100" w:afterAutospacing="1"/>
      <w:ind w:left="0" w:right="0"/>
      <w:jc w:val="left"/>
    </w:pPr>
    <w:rPr>
      <w:rFonts w:ascii="Times New Roman" w:hAnsi="Times New Roman"/>
      <w:sz w:val="24"/>
      <w:lang w:val="es-CO" w:eastAsia="es-CO"/>
    </w:rPr>
  </w:style>
  <w:style w:type="character" w:customStyle="1" w:styleId="normaltextrun">
    <w:name w:val="normaltextrun"/>
    <w:rsid w:val="005E68FF"/>
  </w:style>
  <w:style w:type="character" w:customStyle="1" w:styleId="eop">
    <w:name w:val="eop"/>
    <w:rsid w:val="005E68FF"/>
  </w:style>
  <w:style w:type="character" w:customStyle="1" w:styleId="Ttulo1Car">
    <w:name w:val="Título 1 Car"/>
    <w:basedOn w:val="Fuentedeprrafopredeter"/>
    <w:link w:val="Ttulo1"/>
    <w:rsid w:val="00307861"/>
    <w:rPr>
      <w:rFonts w:ascii="Arial" w:hAnsi="Arial"/>
      <w:b/>
      <w:bCs/>
      <w:caps/>
      <w:sz w:val="22"/>
      <w:szCs w:val="24"/>
      <w:lang w:val="es-CL" w:eastAsia="es-ES"/>
    </w:rPr>
  </w:style>
  <w:style w:type="paragraph" w:styleId="Revisin">
    <w:name w:val="Revision"/>
    <w:hidden/>
    <w:uiPriority w:val="99"/>
    <w:semiHidden/>
    <w:rsid w:val="00E7395F"/>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042080"/>
    <w:pPr>
      <w:keepLines/>
      <w:numPr>
        <w:numId w:val="25"/>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042080"/>
    <w:rPr>
      <w:rFonts w:ascii="Calibri Light" w:eastAsia="Calibri" w:hAnsi="Calibri Light" w:cs="Tahoma"/>
      <w:sz w:val="22"/>
      <w:szCs w:val="22"/>
      <w:lang w:val="es-ES_tradnl" w:eastAsia="en-US"/>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locked/>
    <w:rsid w:val="009206CF"/>
    <w:rPr>
      <w:rFonts w:ascii="Calibri" w:eastAsia="Calibri" w:hAnsi="Calibri" w:cs="Calibri"/>
      <w:sz w:val="22"/>
      <w:szCs w:val="22"/>
      <w:lang w:val="es-CL" w:eastAsia="es-CL" w:bidi="es-CL"/>
    </w:rPr>
  </w:style>
  <w:style w:type="paragraph" w:customStyle="1" w:styleId="Estilo4">
    <w:name w:val="Estilo4"/>
    <w:basedOn w:val="Im3Vietanormal1"/>
    <w:link w:val="Estilo4Car"/>
    <w:qFormat/>
    <w:rsid w:val="00A54488"/>
    <w:pPr>
      <w:numPr>
        <w:numId w:val="31"/>
      </w:numPr>
      <w:spacing w:line="240" w:lineRule="auto"/>
    </w:pPr>
  </w:style>
  <w:style w:type="paragraph" w:customStyle="1" w:styleId="Estilo5">
    <w:name w:val="Estilo5"/>
    <w:basedOn w:val="Im3Vietanormal1"/>
    <w:link w:val="Estilo5Car"/>
    <w:qFormat/>
    <w:rsid w:val="00A54488"/>
    <w:pPr>
      <w:numPr>
        <w:numId w:val="32"/>
      </w:numPr>
    </w:pPr>
  </w:style>
  <w:style w:type="character" w:customStyle="1" w:styleId="Estilo4Car">
    <w:name w:val="Estilo4 Car"/>
    <w:link w:val="Estilo4"/>
    <w:rsid w:val="00A54488"/>
    <w:rPr>
      <w:rFonts w:ascii="Calibri Light" w:eastAsia="Calibri" w:hAnsi="Calibri Light" w:cs="Tahoma"/>
      <w:sz w:val="22"/>
      <w:szCs w:val="22"/>
      <w:lang w:val="es-ES_tradnl" w:eastAsia="en-US"/>
    </w:rPr>
  </w:style>
  <w:style w:type="character" w:customStyle="1" w:styleId="Estilo5Car">
    <w:name w:val="Estilo5 Car"/>
    <w:link w:val="Estilo5"/>
    <w:rsid w:val="00A54488"/>
    <w:rPr>
      <w:rFonts w:ascii="Calibri Light" w:eastAsia="Calibri" w:hAnsi="Calibri Light" w:cs="Tahoma"/>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775174475">
      <w:bodyDiv w:val="1"/>
      <w:marLeft w:val="0"/>
      <w:marRight w:val="0"/>
      <w:marTop w:val="0"/>
      <w:marBottom w:val="0"/>
      <w:divBdr>
        <w:top w:val="none" w:sz="0" w:space="0" w:color="auto"/>
        <w:left w:val="none" w:sz="0" w:space="0" w:color="auto"/>
        <w:bottom w:val="none" w:sz="0" w:space="0" w:color="auto"/>
        <w:right w:val="none" w:sz="0" w:space="0" w:color="auto"/>
      </w:divBdr>
    </w:div>
    <w:div w:id="924262140">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540628287">
      <w:bodyDiv w:val="1"/>
      <w:marLeft w:val="0"/>
      <w:marRight w:val="0"/>
      <w:marTop w:val="0"/>
      <w:marBottom w:val="0"/>
      <w:divBdr>
        <w:top w:val="none" w:sz="0" w:space="0" w:color="auto"/>
        <w:left w:val="none" w:sz="0" w:space="0" w:color="auto"/>
        <w:bottom w:val="none" w:sz="0" w:space="0" w:color="auto"/>
        <w:right w:val="none" w:sz="0" w:space="0" w:color="auto"/>
      </w:divBdr>
      <w:divsChild>
        <w:div w:id="392852176">
          <w:marLeft w:val="0"/>
          <w:marRight w:val="0"/>
          <w:marTop w:val="0"/>
          <w:marBottom w:val="0"/>
          <w:divBdr>
            <w:top w:val="none" w:sz="0" w:space="0" w:color="auto"/>
            <w:left w:val="none" w:sz="0" w:space="0" w:color="auto"/>
            <w:bottom w:val="none" w:sz="0" w:space="0" w:color="auto"/>
            <w:right w:val="none" w:sz="0" w:space="0" w:color="auto"/>
          </w:divBdr>
        </w:div>
        <w:div w:id="955597963">
          <w:marLeft w:val="0"/>
          <w:marRight w:val="0"/>
          <w:marTop w:val="0"/>
          <w:marBottom w:val="0"/>
          <w:divBdr>
            <w:top w:val="none" w:sz="0" w:space="0" w:color="auto"/>
            <w:left w:val="none" w:sz="0" w:space="0" w:color="auto"/>
            <w:bottom w:val="none" w:sz="0" w:space="0" w:color="auto"/>
            <w:right w:val="none" w:sz="0" w:space="0" w:color="auto"/>
          </w:divBdr>
        </w:div>
        <w:div w:id="1061057148">
          <w:marLeft w:val="0"/>
          <w:marRight w:val="0"/>
          <w:marTop w:val="0"/>
          <w:marBottom w:val="0"/>
          <w:divBdr>
            <w:top w:val="none" w:sz="0" w:space="0" w:color="auto"/>
            <w:left w:val="none" w:sz="0" w:space="0" w:color="auto"/>
            <w:bottom w:val="none" w:sz="0" w:space="0" w:color="auto"/>
            <w:right w:val="none" w:sz="0" w:space="0" w:color="auto"/>
          </w:divBdr>
        </w:div>
        <w:div w:id="1136139131">
          <w:marLeft w:val="0"/>
          <w:marRight w:val="0"/>
          <w:marTop w:val="0"/>
          <w:marBottom w:val="0"/>
          <w:divBdr>
            <w:top w:val="none" w:sz="0" w:space="0" w:color="auto"/>
            <w:left w:val="none" w:sz="0" w:space="0" w:color="auto"/>
            <w:bottom w:val="none" w:sz="0" w:space="0" w:color="auto"/>
            <w:right w:val="none" w:sz="0" w:space="0" w:color="auto"/>
          </w:divBdr>
        </w:div>
        <w:div w:id="1249660292">
          <w:marLeft w:val="0"/>
          <w:marRight w:val="0"/>
          <w:marTop w:val="0"/>
          <w:marBottom w:val="0"/>
          <w:divBdr>
            <w:top w:val="none" w:sz="0" w:space="0" w:color="auto"/>
            <w:left w:val="none" w:sz="0" w:space="0" w:color="auto"/>
            <w:bottom w:val="none" w:sz="0" w:space="0" w:color="auto"/>
            <w:right w:val="none" w:sz="0" w:space="0" w:color="auto"/>
          </w:divBdr>
        </w:div>
      </w:divsChild>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199382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9A52C-6F3C-4596-B037-8F059BCE4386}">
  <ds:schemaRefs>
    <ds:schemaRef ds:uri="Microsoft.SharePoint.Taxonomy.ContentTypeSync"/>
  </ds:schemaRefs>
</ds:datastoreItem>
</file>

<file path=customXml/itemProps2.xml><?xml version="1.0" encoding="utf-8"?>
<ds:datastoreItem xmlns:ds="http://schemas.openxmlformats.org/officeDocument/2006/customXml" ds:itemID="{34B3C98D-74E8-4261-963A-56FA0A2C09C3}"/>
</file>

<file path=customXml/itemProps3.xml><?xml version="1.0" encoding="utf-8"?>
<ds:datastoreItem xmlns:ds="http://schemas.openxmlformats.org/officeDocument/2006/customXml" ds:itemID="{F4C968BD-EEA2-4D4F-9A5C-CF4701BFBEAF}">
  <ds:schemaRefs>
    <ds:schemaRef ds:uri="http://schemas.microsoft.com/sharepoint/v3/contenttype/forms"/>
  </ds:schemaRefs>
</ds:datastoreItem>
</file>

<file path=customXml/itemProps4.xml><?xml version="1.0" encoding="utf-8"?>
<ds:datastoreItem xmlns:ds="http://schemas.openxmlformats.org/officeDocument/2006/customXml" ds:itemID="{5910EB43-204E-4752-8FDD-E5F865C7011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5.xml><?xml version="1.0" encoding="utf-8"?>
<ds:datastoreItem xmlns:ds="http://schemas.openxmlformats.org/officeDocument/2006/customXml" ds:itemID="{C12DC3D7-3C41-4CC0-A08F-84ABF2EA2536}">
  <ds:schemaRefs>
    <ds:schemaRef ds:uri="http://schemas.openxmlformats.org/officeDocument/2006/bibliography"/>
  </ds:schemaRefs>
</ds:datastoreItem>
</file>

<file path=customXml/itemProps6.xml><?xml version="1.0" encoding="utf-8"?>
<ds:datastoreItem xmlns:ds="http://schemas.openxmlformats.org/officeDocument/2006/customXml" ds:itemID="{271B4A21-5BCC-4AC2-81F5-4E3AB12557F2}"/>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65</TotalTime>
  <Pages>15</Pages>
  <Words>5153</Words>
  <Characters>28344</Characters>
  <Application>Microsoft Office Word</Application>
  <DocSecurity>0</DocSecurity>
  <Lines>236</Lines>
  <Paragraphs>66</Paragraphs>
  <ScaleCrop>false</ScaleCrop>
  <HeadingPairs>
    <vt:vector size="2" baseType="variant">
      <vt:variant>
        <vt:lpstr>Título</vt:lpstr>
      </vt:variant>
      <vt:variant>
        <vt:i4>1</vt:i4>
      </vt:variant>
    </vt:vector>
  </HeadingPairs>
  <TitlesOfParts>
    <vt:vector size="1" baseType="lpstr">
      <vt:lpstr>Especificaciones Técnicas Transformador de Potencial Capacitivo 245 kV</vt:lpstr>
    </vt:vector>
  </TitlesOfParts>
  <Company/>
  <LinksUpToDate>false</LinksUpToDate>
  <CharactersWithSpaces>33431</CharactersWithSpaces>
  <SharedDoc>false</SharedDoc>
  <HLinks>
    <vt:vector size="264" baseType="variant">
      <vt:variant>
        <vt:i4>1835071</vt:i4>
      </vt:variant>
      <vt:variant>
        <vt:i4>260</vt:i4>
      </vt:variant>
      <vt:variant>
        <vt:i4>0</vt:i4>
      </vt:variant>
      <vt:variant>
        <vt:i4>5</vt:i4>
      </vt:variant>
      <vt:variant>
        <vt:lpwstr/>
      </vt:variant>
      <vt:variant>
        <vt:lpwstr>_Toc138149207</vt:lpwstr>
      </vt:variant>
      <vt:variant>
        <vt:i4>1835071</vt:i4>
      </vt:variant>
      <vt:variant>
        <vt:i4>254</vt:i4>
      </vt:variant>
      <vt:variant>
        <vt:i4>0</vt:i4>
      </vt:variant>
      <vt:variant>
        <vt:i4>5</vt:i4>
      </vt:variant>
      <vt:variant>
        <vt:lpwstr/>
      </vt:variant>
      <vt:variant>
        <vt:lpwstr>_Toc138149206</vt:lpwstr>
      </vt:variant>
      <vt:variant>
        <vt:i4>1835071</vt:i4>
      </vt:variant>
      <vt:variant>
        <vt:i4>248</vt:i4>
      </vt:variant>
      <vt:variant>
        <vt:i4>0</vt:i4>
      </vt:variant>
      <vt:variant>
        <vt:i4>5</vt:i4>
      </vt:variant>
      <vt:variant>
        <vt:lpwstr/>
      </vt:variant>
      <vt:variant>
        <vt:lpwstr>_Toc138149205</vt:lpwstr>
      </vt:variant>
      <vt:variant>
        <vt:i4>1835071</vt:i4>
      </vt:variant>
      <vt:variant>
        <vt:i4>242</vt:i4>
      </vt:variant>
      <vt:variant>
        <vt:i4>0</vt:i4>
      </vt:variant>
      <vt:variant>
        <vt:i4>5</vt:i4>
      </vt:variant>
      <vt:variant>
        <vt:lpwstr/>
      </vt:variant>
      <vt:variant>
        <vt:lpwstr>_Toc138149204</vt:lpwstr>
      </vt:variant>
      <vt:variant>
        <vt:i4>1835071</vt:i4>
      </vt:variant>
      <vt:variant>
        <vt:i4>236</vt:i4>
      </vt:variant>
      <vt:variant>
        <vt:i4>0</vt:i4>
      </vt:variant>
      <vt:variant>
        <vt:i4>5</vt:i4>
      </vt:variant>
      <vt:variant>
        <vt:lpwstr/>
      </vt:variant>
      <vt:variant>
        <vt:lpwstr>_Toc138149203</vt:lpwstr>
      </vt:variant>
      <vt:variant>
        <vt:i4>1835071</vt:i4>
      </vt:variant>
      <vt:variant>
        <vt:i4>230</vt:i4>
      </vt:variant>
      <vt:variant>
        <vt:i4>0</vt:i4>
      </vt:variant>
      <vt:variant>
        <vt:i4>5</vt:i4>
      </vt:variant>
      <vt:variant>
        <vt:lpwstr/>
      </vt:variant>
      <vt:variant>
        <vt:lpwstr>_Toc138149202</vt:lpwstr>
      </vt:variant>
      <vt:variant>
        <vt:i4>1835071</vt:i4>
      </vt:variant>
      <vt:variant>
        <vt:i4>224</vt:i4>
      </vt:variant>
      <vt:variant>
        <vt:i4>0</vt:i4>
      </vt:variant>
      <vt:variant>
        <vt:i4>5</vt:i4>
      </vt:variant>
      <vt:variant>
        <vt:lpwstr/>
      </vt:variant>
      <vt:variant>
        <vt:lpwstr>_Toc138149201</vt:lpwstr>
      </vt:variant>
      <vt:variant>
        <vt:i4>1835071</vt:i4>
      </vt:variant>
      <vt:variant>
        <vt:i4>218</vt:i4>
      </vt:variant>
      <vt:variant>
        <vt:i4>0</vt:i4>
      </vt:variant>
      <vt:variant>
        <vt:i4>5</vt:i4>
      </vt:variant>
      <vt:variant>
        <vt:lpwstr/>
      </vt:variant>
      <vt:variant>
        <vt:lpwstr>_Toc138149200</vt:lpwstr>
      </vt:variant>
      <vt:variant>
        <vt:i4>1376316</vt:i4>
      </vt:variant>
      <vt:variant>
        <vt:i4>212</vt:i4>
      </vt:variant>
      <vt:variant>
        <vt:i4>0</vt:i4>
      </vt:variant>
      <vt:variant>
        <vt:i4>5</vt:i4>
      </vt:variant>
      <vt:variant>
        <vt:lpwstr/>
      </vt:variant>
      <vt:variant>
        <vt:lpwstr>_Toc138149199</vt:lpwstr>
      </vt:variant>
      <vt:variant>
        <vt:i4>1376316</vt:i4>
      </vt:variant>
      <vt:variant>
        <vt:i4>206</vt:i4>
      </vt:variant>
      <vt:variant>
        <vt:i4>0</vt:i4>
      </vt:variant>
      <vt:variant>
        <vt:i4>5</vt:i4>
      </vt:variant>
      <vt:variant>
        <vt:lpwstr/>
      </vt:variant>
      <vt:variant>
        <vt:lpwstr>_Toc138149198</vt:lpwstr>
      </vt:variant>
      <vt:variant>
        <vt:i4>1376316</vt:i4>
      </vt:variant>
      <vt:variant>
        <vt:i4>200</vt:i4>
      </vt:variant>
      <vt:variant>
        <vt:i4>0</vt:i4>
      </vt:variant>
      <vt:variant>
        <vt:i4>5</vt:i4>
      </vt:variant>
      <vt:variant>
        <vt:lpwstr/>
      </vt:variant>
      <vt:variant>
        <vt:lpwstr>_Toc138149197</vt:lpwstr>
      </vt:variant>
      <vt:variant>
        <vt:i4>1376316</vt:i4>
      </vt:variant>
      <vt:variant>
        <vt:i4>194</vt:i4>
      </vt:variant>
      <vt:variant>
        <vt:i4>0</vt:i4>
      </vt:variant>
      <vt:variant>
        <vt:i4>5</vt:i4>
      </vt:variant>
      <vt:variant>
        <vt:lpwstr/>
      </vt:variant>
      <vt:variant>
        <vt:lpwstr>_Toc138149196</vt:lpwstr>
      </vt:variant>
      <vt:variant>
        <vt:i4>1376316</vt:i4>
      </vt:variant>
      <vt:variant>
        <vt:i4>188</vt:i4>
      </vt:variant>
      <vt:variant>
        <vt:i4>0</vt:i4>
      </vt:variant>
      <vt:variant>
        <vt:i4>5</vt:i4>
      </vt:variant>
      <vt:variant>
        <vt:lpwstr/>
      </vt:variant>
      <vt:variant>
        <vt:lpwstr>_Toc138149195</vt:lpwstr>
      </vt:variant>
      <vt:variant>
        <vt:i4>1376316</vt:i4>
      </vt:variant>
      <vt:variant>
        <vt:i4>182</vt:i4>
      </vt:variant>
      <vt:variant>
        <vt:i4>0</vt:i4>
      </vt:variant>
      <vt:variant>
        <vt:i4>5</vt:i4>
      </vt:variant>
      <vt:variant>
        <vt:lpwstr/>
      </vt:variant>
      <vt:variant>
        <vt:lpwstr>_Toc138149194</vt:lpwstr>
      </vt:variant>
      <vt:variant>
        <vt:i4>1376316</vt:i4>
      </vt:variant>
      <vt:variant>
        <vt:i4>176</vt:i4>
      </vt:variant>
      <vt:variant>
        <vt:i4>0</vt:i4>
      </vt:variant>
      <vt:variant>
        <vt:i4>5</vt:i4>
      </vt:variant>
      <vt:variant>
        <vt:lpwstr/>
      </vt:variant>
      <vt:variant>
        <vt:lpwstr>_Toc138149193</vt:lpwstr>
      </vt:variant>
      <vt:variant>
        <vt:i4>1376316</vt:i4>
      </vt:variant>
      <vt:variant>
        <vt:i4>170</vt:i4>
      </vt:variant>
      <vt:variant>
        <vt:i4>0</vt:i4>
      </vt:variant>
      <vt:variant>
        <vt:i4>5</vt:i4>
      </vt:variant>
      <vt:variant>
        <vt:lpwstr/>
      </vt:variant>
      <vt:variant>
        <vt:lpwstr>_Toc138149192</vt:lpwstr>
      </vt:variant>
      <vt:variant>
        <vt:i4>1376316</vt:i4>
      </vt:variant>
      <vt:variant>
        <vt:i4>164</vt:i4>
      </vt:variant>
      <vt:variant>
        <vt:i4>0</vt:i4>
      </vt:variant>
      <vt:variant>
        <vt:i4>5</vt:i4>
      </vt:variant>
      <vt:variant>
        <vt:lpwstr/>
      </vt:variant>
      <vt:variant>
        <vt:lpwstr>_Toc138149191</vt:lpwstr>
      </vt:variant>
      <vt:variant>
        <vt:i4>1376316</vt:i4>
      </vt:variant>
      <vt:variant>
        <vt:i4>158</vt:i4>
      </vt:variant>
      <vt:variant>
        <vt:i4>0</vt:i4>
      </vt:variant>
      <vt:variant>
        <vt:i4>5</vt:i4>
      </vt:variant>
      <vt:variant>
        <vt:lpwstr/>
      </vt:variant>
      <vt:variant>
        <vt:lpwstr>_Toc138149190</vt:lpwstr>
      </vt:variant>
      <vt:variant>
        <vt:i4>1310780</vt:i4>
      </vt:variant>
      <vt:variant>
        <vt:i4>152</vt:i4>
      </vt:variant>
      <vt:variant>
        <vt:i4>0</vt:i4>
      </vt:variant>
      <vt:variant>
        <vt:i4>5</vt:i4>
      </vt:variant>
      <vt:variant>
        <vt:lpwstr/>
      </vt:variant>
      <vt:variant>
        <vt:lpwstr>_Toc138149189</vt:lpwstr>
      </vt:variant>
      <vt:variant>
        <vt:i4>1310780</vt:i4>
      </vt:variant>
      <vt:variant>
        <vt:i4>146</vt:i4>
      </vt:variant>
      <vt:variant>
        <vt:i4>0</vt:i4>
      </vt:variant>
      <vt:variant>
        <vt:i4>5</vt:i4>
      </vt:variant>
      <vt:variant>
        <vt:lpwstr/>
      </vt:variant>
      <vt:variant>
        <vt:lpwstr>_Toc138149188</vt:lpwstr>
      </vt:variant>
      <vt:variant>
        <vt:i4>1310780</vt:i4>
      </vt:variant>
      <vt:variant>
        <vt:i4>140</vt:i4>
      </vt:variant>
      <vt:variant>
        <vt:i4>0</vt:i4>
      </vt:variant>
      <vt:variant>
        <vt:i4>5</vt:i4>
      </vt:variant>
      <vt:variant>
        <vt:lpwstr/>
      </vt:variant>
      <vt:variant>
        <vt:lpwstr>_Toc138149187</vt:lpwstr>
      </vt:variant>
      <vt:variant>
        <vt:i4>1310780</vt:i4>
      </vt:variant>
      <vt:variant>
        <vt:i4>134</vt:i4>
      </vt:variant>
      <vt:variant>
        <vt:i4>0</vt:i4>
      </vt:variant>
      <vt:variant>
        <vt:i4>5</vt:i4>
      </vt:variant>
      <vt:variant>
        <vt:lpwstr/>
      </vt:variant>
      <vt:variant>
        <vt:lpwstr>_Toc138149186</vt:lpwstr>
      </vt:variant>
      <vt:variant>
        <vt:i4>1310780</vt:i4>
      </vt:variant>
      <vt:variant>
        <vt:i4>128</vt:i4>
      </vt:variant>
      <vt:variant>
        <vt:i4>0</vt:i4>
      </vt:variant>
      <vt:variant>
        <vt:i4>5</vt:i4>
      </vt:variant>
      <vt:variant>
        <vt:lpwstr/>
      </vt:variant>
      <vt:variant>
        <vt:lpwstr>_Toc138149185</vt:lpwstr>
      </vt:variant>
      <vt:variant>
        <vt:i4>1310780</vt:i4>
      </vt:variant>
      <vt:variant>
        <vt:i4>122</vt:i4>
      </vt:variant>
      <vt:variant>
        <vt:i4>0</vt:i4>
      </vt:variant>
      <vt:variant>
        <vt:i4>5</vt:i4>
      </vt:variant>
      <vt:variant>
        <vt:lpwstr/>
      </vt:variant>
      <vt:variant>
        <vt:lpwstr>_Toc138149184</vt:lpwstr>
      </vt:variant>
      <vt:variant>
        <vt:i4>1310780</vt:i4>
      </vt:variant>
      <vt:variant>
        <vt:i4>116</vt:i4>
      </vt:variant>
      <vt:variant>
        <vt:i4>0</vt:i4>
      </vt:variant>
      <vt:variant>
        <vt:i4>5</vt:i4>
      </vt:variant>
      <vt:variant>
        <vt:lpwstr/>
      </vt:variant>
      <vt:variant>
        <vt:lpwstr>_Toc138149183</vt:lpwstr>
      </vt:variant>
      <vt:variant>
        <vt:i4>1310780</vt:i4>
      </vt:variant>
      <vt:variant>
        <vt:i4>110</vt:i4>
      </vt:variant>
      <vt:variant>
        <vt:i4>0</vt:i4>
      </vt:variant>
      <vt:variant>
        <vt:i4>5</vt:i4>
      </vt:variant>
      <vt:variant>
        <vt:lpwstr/>
      </vt:variant>
      <vt:variant>
        <vt:lpwstr>_Toc138149182</vt:lpwstr>
      </vt:variant>
      <vt:variant>
        <vt:i4>1310780</vt:i4>
      </vt:variant>
      <vt:variant>
        <vt:i4>104</vt:i4>
      </vt:variant>
      <vt:variant>
        <vt:i4>0</vt:i4>
      </vt:variant>
      <vt:variant>
        <vt:i4>5</vt:i4>
      </vt:variant>
      <vt:variant>
        <vt:lpwstr/>
      </vt:variant>
      <vt:variant>
        <vt:lpwstr>_Toc138149181</vt:lpwstr>
      </vt:variant>
      <vt:variant>
        <vt:i4>1310780</vt:i4>
      </vt:variant>
      <vt:variant>
        <vt:i4>98</vt:i4>
      </vt:variant>
      <vt:variant>
        <vt:i4>0</vt:i4>
      </vt:variant>
      <vt:variant>
        <vt:i4>5</vt:i4>
      </vt:variant>
      <vt:variant>
        <vt:lpwstr/>
      </vt:variant>
      <vt:variant>
        <vt:lpwstr>_Toc138149180</vt:lpwstr>
      </vt:variant>
      <vt:variant>
        <vt:i4>1769532</vt:i4>
      </vt:variant>
      <vt:variant>
        <vt:i4>92</vt:i4>
      </vt:variant>
      <vt:variant>
        <vt:i4>0</vt:i4>
      </vt:variant>
      <vt:variant>
        <vt:i4>5</vt:i4>
      </vt:variant>
      <vt:variant>
        <vt:lpwstr/>
      </vt:variant>
      <vt:variant>
        <vt:lpwstr>_Toc138149179</vt:lpwstr>
      </vt:variant>
      <vt:variant>
        <vt:i4>1769532</vt:i4>
      </vt:variant>
      <vt:variant>
        <vt:i4>86</vt:i4>
      </vt:variant>
      <vt:variant>
        <vt:i4>0</vt:i4>
      </vt:variant>
      <vt:variant>
        <vt:i4>5</vt:i4>
      </vt:variant>
      <vt:variant>
        <vt:lpwstr/>
      </vt:variant>
      <vt:variant>
        <vt:lpwstr>_Toc138149178</vt:lpwstr>
      </vt:variant>
      <vt:variant>
        <vt:i4>1769532</vt:i4>
      </vt:variant>
      <vt:variant>
        <vt:i4>80</vt:i4>
      </vt:variant>
      <vt:variant>
        <vt:i4>0</vt:i4>
      </vt:variant>
      <vt:variant>
        <vt:i4>5</vt:i4>
      </vt:variant>
      <vt:variant>
        <vt:lpwstr/>
      </vt:variant>
      <vt:variant>
        <vt:lpwstr>_Toc138149177</vt:lpwstr>
      </vt:variant>
      <vt:variant>
        <vt:i4>1769532</vt:i4>
      </vt:variant>
      <vt:variant>
        <vt:i4>74</vt:i4>
      </vt:variant>
      <vt:variant>
        <vt:i4>0</vt:i4>
      </vt:variant>
      <vt:variant>
        <vt:i4>5</vt:i4>
      </vt:variant>
      <vt:variant>
        <vt:lpwstr/>
      </vt:variant>
      <vt:variant>
        <vt:lpwstr>_Toc138149176</vt:lpwstr>
      </vt:variant>
      <vt:variant>
        <vt:i4>1769532</vt:i4>
      </vt:variant>
      <vt:variant>
        <vt:i4>68</vt:i4>
      </vt:variant>
      <vt:variant>
        <vt:i4>0</vt:i4>
      </vt:variant>
      <vt:variant>
        <vt:i4>5</vt:i4>
      </vt:variant>
      <vt:variant>
        <vt:lpwstr/>
      </vt:variant>
      <vt:variant>
        <vt:lpwstr>_Toc138149175</vt:lpwstr>
      </vt:variant>
      <vt:variant>
        <vt:i4>1769532</vt:i4>
      </vt:variant>
      <vt:variant>
        <vt:i4>62</vt:i4>
      </vt:variant>
      <vt:variant>
        <vt:i4>0</vt:i4>
      </vt:variant>
      <vt:variant>
        <vt:i4>5</vt:i4>
      </vt:variant>
      <vt:variant>
        <vt:lpwstr/>
      </vt:variant>
      <vt:variant>
        <vt:lpwstr>_Toc138149174</vt:lpwstr>
      </vt:variant>
      <vt:variant>
        <vt:i4>1769532</vt:i4>
      </vt:variant>
      <vt:variant>
        <vt:i4>56</vt:i4>
      </vt:variant>
      <vt:variant>
        <vt:i4>0</vt:i4>
      </vt:variant>
      <vt:variant>
        <vt:i4>5</vt:i4>
      </vt:variant>
      <vt:variant>
        <vt:lpwstr/>
      </vt:variant>
      <vt:variant>
        <vt:lpwstr>_Toc138149173</vt:lpwstr>
      </vt:variant>
      <vt:variant>
        <vt:i4>1769532</vt:i4>
      </vt:variant>
      <vt:variant>
        <vt:i4>50</vt:i4>
      </vt:variant>
      <vt:variant>
        <vt:i4>0</vt:i4>
      </vt:variant>
      <vt:variant>
        <vt:i4>5</vt:i4>
      </vt:variant>
      <vt:variant>
        <vt:lpwstr/>
      </vt:variant>
      <vt:variant>
        <vt:lpwstr>_Toc138149172</vt:lpwstr>
      </vt:variant>
      <vt:variant>
        <vt:i4>1769532</vt:i4>
      </vt:variant>
      <vt:variant>
        <vt:i4>44</vt:i4>
      </vt:variant>
      <vt:variant>
        <vt:i4>0</vt:i4>
      </vt:variant>
      <vt:variant>
        <vt:i4>5</vt:i4>
      </vt:variant>
      <vt:variant>
        <vt:lpwstr/>
      </vt:variant>
      <vt:variant>
        <vt:lpwstr>_Toc138149171</vt:lpwstr>
      </vt:variant>
      <vt:variant>
        <vt:i4>1769532</vt:i4>
      </vt:variant>
      <vt:variant>
        <vt:i4>38</vt:i4>
      </vt:variant>
      <vt:variant>
        <vt:i4>0</vt:i4>
      </vt:variant>
      <vt:variant>
        <vt:i4>5</vt:i4>
      </vt:variant>
      <vt:variant>
        <vt:lpwstr/>
      </vt:variant>
      <vt:variant>
        <vt:lpwstr>_Toc138149170</vt:lpwstr>
      </vt:variant>
      <vt:variant>
        <vt:i4>1703996</vt:i4>
      </vt:variant>
      <vt:variant>
        <vt:i4>32</vt:i4>
      </vt:variant>
      <vt:variant>
        <vt:i4>0</vt:i4>
      </vt:variant>
      <vt:variant>
        <vt:i4>5</vt:i4>
      </vt:variant>
      <vt:variant>
        <vt:lpwstr/>
      </vt:variant>
      <vt:variant>
        <vt:lpwstr>_Toc138149169</vt:lpwstr>
      </vt:variant>
      <vt:variant>
        <vt:i4>1703996</vt:i4>
      </vt:variant>
      <vt:variant>
        <vt:i4>26</vt:i4>
      </vt:variant>
      <vt:variant>
        <vt:i4>0</vt:i4>
      </vt:variant>
      <vt:variant>
        <vt:i4>5</vt:i4>
      </vt:variant>
      <vt:variant>
        <vt:lpwstr/>
      </vt:variant>
      <vt:variant>
        <vt:lpwstr>_Toc138149168</vt:lpwstr>
      </vt:variant>
      <vt:variant>
        <vt:i4>1703996</vt:i4>
      </vt:variant>
      <vt:variant>
        <vt:i4>20</vt:i4>
      </vt:variant>
      <vt:variant>
        <vt:i4>0</vt:i4>
      </vt:variant>
      <vt:variant>
        <vt:i4>5</vt:i4>
      </vt:variant>
      <vt:variant>
        <vt:lpwstr/>
      </vt:variant>
      <vt:variant>
        <vt:lpwstr>_Toc138149167</vt:lpwstr>
      </vt:variant>
      <vt:variant>
        <vt:i4>1703996</vt:i4>
      </vt:variant>
      <vt:variant>
        <vt:i4>14</vt:i4>
      </vt:variant>
      <vt:variant>
        <vt:i4>0</vt:i4>
      </vt:variant>
      <vt:variant>
        <vt:i4>5</vt:i4>
      </vt:variant>
      <vt:variant>
        <vt:lpwstr/>
      </vt:variant>
      <vt:variant>
        <vt:lpwstr>_Toc138149166</vt:lpwstr>
      </vt:variant>
      <vt:variant>
        <vt:i4>1703996</vt:i4>
      </vt:variant>
      <vt:variant>
        <vt:i4>8</vt:i4>
      </vt:variant>
      <vt:variant>
        <vt:i4>0</vt:i4>
      </vt:variant>
      <vt:variant>
        <vt:i4>5</vt:i4>
      </vt:variant>
      <vt:variant>
        <vt:lpwstr/>
      </vt:variant>
      <vt:variant>
        <vt:lpwstr>_Toc138149165</vt:lpwstr>
      </vt:variant>
      <vt:variant>
        <vt:i4>1703996</vt:i4>
      </vt:variant>
      <vt:variant>
        <vt:i4>2</vt:i4>
      </vt:variant>
      <vt:variant>
        <vt:i4>0</vt:i4>
      </vt:variant>
      <vt:variant>
        <vt:i4>5</vt:i4>
      </vt:variant>
      <vt:variant>
        <vt:lpwstr/>
      </vt:variant>
      <vt:variant>
        <vt:lpwstr>_Toc138149164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ENG-OA-RON-SE-EL-ET-026(0)</dc:title>
  <dc:subject/>
  <dc:creator>IEB</dc:creator>
  <cp:keywords/>
  <cp:lastModifiedBy>Daniel Fernando Rodríguez Rodríguez</cp:lastModifiedBy>
  <cp:revision>93</cp:revision>
  <cp:lastPrinted>2025-03-12T14:54:00Z</cp:lastPrinted>
  <dcterms:created xsi:type="dcterms:W3CDTF">2025-01-10T15:59:00Z</dcterms:created>
  <dcterms:modified xsi:type="dcterms:W3CDTF">2025-03-12T14:54:00Z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Security_x0020_Classification">
    <vt:lpwstr/>
  </property>
  <property fmtid="{D5CDD505-2E9C-101B-9397-08002B2CF9AE}" pid="7" name="MediaServiceImageTags">
    <vt:lpwstr/>
  </property>
  <property fmtid="{D5CDD505-2E9C-101B-9397-08002B2CF9AE}" pid="8" name="_dlc_DocIdItemGuid">
    <vt:lpwstr>d8f764b1-e1cd-4255-b072-43a6880d2111</vt:lpwstr>
  </property>
</Properties>
</file>